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E87" w:rsidRDefault="00553E87" w:rsidP="006D517B">
      <w:pPr>
        <w:tabs>
          <w:tab w:val="left" w:pos="600"/>
          <w:tab w:val="left" w:pos="800"/>
          <w:tab w:val="left" w:pos="1300"/>
        </w:tabs>
      </w:pPr>
    </w:p>
    <w:p w:rsidR="00553E87" w:rsidRPr="00CB62CE" w:rsidRDefault="00553E87" w:rsidP="00EB088A">
      <w:pPr>
        <w:pStyle w:val="Heading1"/>
        <w:ind w:left="5387"/>
        <w:rPr>
          <w:b w:val="0"/>
          <w:bCs/>
          <w:iCs w:val="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553E87" w:rsidRDefault="00553E87" w:rsidP="0088452B">
                  <w:r w:rsidRPr="00BB5435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alt="Описание: gerb_gor_corona_rastr" style="width:34.5pt;height:50.2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553E87" w:rsidRPr="00CB0C59" w:rsidRDefault="00553E87" w:rsidP="00EB088A">
      <w:pPr>
        <w:pStyle w:val="Heading1"/>
        <w:ind w:left="5387"/>
        <w:rPr>
          <w:bCs/>
          <w:iCs w:val="0"/>
          <w:sz w:val="24"/>
        </w:rPr>
      </w:pPr>
    </w:p>
    <w:p w:rsidR="00553E87" w:rsidRDefault="00553E87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553E87" w:rsidRDefault="00553E87" w:rsidP="00EB088A">
      <w:pPr>
        <w:jc w:val="center"/>
        <w:rPr>
          <w:b/>
          <w:sz w:val="24"/>
        </w:rPr>
      </w:pPr>
    </w:p>
    <w:p w:rsidR="00553E87" w:rsidRDefault="00553E87" w:rsidP="00951D2B">
      <w:pPr>
        <w:tabs>
          <w:tab w:val="left" w:pos="500"/>
          <w:tab w:val="left" w:pos="700"/>
        </w:tabs>
        <w:jc w:val="center"/>
        <w:rPr>
          <w:b/>
          <w:sz w:val="24"/>
        </w:rPr>
      </w:pPr>
    </w:p>
    <w:p w:rsidR="00553E87" w:rsidRPr="001620AE" w:rsidRDefault="00553E87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553E87" w:rsidRPr="001620AE" w:rsidRDefault="00553E87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553E87" w:rsidRPr="00160D27" w:rsidRDefault="00553E87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553E87" w:rsidRPr="001620AE" w:rsidRDefault="00553E87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noProof/>
        </w:rPr>
        <w:pict>
          <v:line id="Line 3" o:spid="_x0000_s1027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Pr="001620AE">
        <w:rPr>
          <w:rFonts w:ascii="Liberation Serif" w:hAnsi="Liberation Serif"/>
          <w:sz w:val="28"/>
          <w:szCs w:val="28"/>
        </w:rPr>
        <w:t xml:space="preserve">от </w:t>
      </w:r>
      <w:r w:rsidRPr="00C35DD7">
        <w:rPr>
          <w:rFonts w:ascii="Liberation Serif" w:hAnsi="Liberation Serif"/>
          <w:sz w:val="28"/>
          <w:szCs w:val="28"/>
        </w:rPr>
        <w:t xml:space="preserve">                        </w:t>
      </w:r>
      <w:r w:rsidRPr="001620AE">
        <w:rPr>
          <w:rFonts w:ascii="Liberation Serif" w:hAnsi="Liberation Serif"/>
          <w:sz w:val="28"/>
          <w:szCs w:val="28"/>
        </w:rPr>
        <w:t>№</w:t>
      </w:r>
    </w:p>
    <w:p w:rsidR="00553E87" w:rsidRPr="001F1590" w:rsidRDefault="00553E87" w:rsidP="00133698">
      <w:pPr>
        <w:rPr>
          <w:sz w:val="28"/>
          <w:szCs w:val="28"/>
        </w:rPr>
      </w:pPr>
    </w:p>
    <w:p w:rsidR="00553E87" w:rsidRPr="006E4030" w:rsidRDefault="00553E87" w:rsidP="00595C37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6E4030">
        <w:rPr>
          <w:rFonts w:ascii="Liberation Serif" w:hAnsi="Liberation Serif"/>
          <w:sz w:val="28"/>
          <w:szCs w:val="28"/>
        </w:rPr>
        <w:t>О внесении изменений в решение Думы Каменск-Уральского городского округа от 11.12.2024 № 430 «О бюджете Каменск-Уральского городского округа на 2025 год и плановый период 2026 и 2027 годов»</w:t>
      </w:r>
    </w:p>
    <w:p w:rsidR="00553E87" w:rsidRPr="00FE229C" w:rsidRDefault="00553E87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FF6600"/>
          <w:sz w:val="28"/>
          <w:szCs w:val="28"/>
        </w:rPr>
      </w:pPr>
    </w:p>
    <w:p w:rsidR="00553E87" w:rsidRPr="00831C13" w:rsidRDefault="00553E87" w:rsidP="00DA55E7">
      <w:pPr>
        <w:tabs>
          <w:tab w:val="left" w:pos="70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831C13">
        <w:rPr>
          <w:rFonts w:ascii="Liberation Serif" w:hAnsi="Liberation Serif" w:cs="Liberation Serif"/>
          <w:sz w:val="28"/>
          <w:szCs w:val="28"/>
        </w:rPr>
        <w:t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          от 27.11.2013 № 214 (в редакции решений Городской Думы города Каменска-Уральского от 01.08.2014 № 318, от 18.03.2015 № 404, от 30.03.2016 № 539,      от 18.10.2017 № 257, от 27.12.2017 № 291, от 25.07.2018 № 378, от 18.09.2019        № 554, р</w:t>
      </w:r>
      <w:hyperlink r:id="rId8" w:history="1">
        <w:r w:rsidRPr="00831C13">
          <w:rPr>
            <w:rFonts w:ascii="Liberation Serif" w:hAnsi="Liberation Serif" w:cs="Liberation Serif"/>
            <w:sz w:val="28"/>
            <w:szCs w:val="28"/>
          </w:rPr>
          <w:t>ешений</w:t>
        </w:r>
      </w:hyperlink>
      <w:r w:rsidRPr="00831C13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от 24.02.2021 № 804, от 24.11.2021 № 32, от 29.03.2023 № 204, от 21.02.2024 № 320,                от 16.10.2024 № 408</w:t>
      </w:r>
      <w:r>
        <w:rPr>
          <w:rFonts w:ascii="Liberation Serif" w:hAnsi="Liberation Serif" w:cs="Liberation Serif"/>
          <w:sz w:val="28"/>
          <w:szCs w:val="28"/>
        </w:rPr>
        <w:t>, от 19.02.2025 № 449</w:t>
      </w:r>
      <w:r w:rsidRPr="00831C13">
        <w:rPr>
          <w:rFonts w:ascii="Liberation Serif" w:hAnsi="Liberation Serif" w:cs="Liberation Serif"/>
          <w:sz w:val="28"/>
          <w:szCs w:val="28"/>
        </w:rPr>
        <w:t xml:space="preserve">), и статьей 22 Устава муниципального образования Каменск-Уральский городской округ Свердловской области, </w:t>
      </w:r>
      <w:r>
        <w:rPr>
          <w:rFonts w:ascii="Liberation Serif" w:hAnsi="Liberation Serif" w:cs="Liberation Serif"/>
          <w:sz w:val="28"/>
          <w:szCs w:val="28"/>
        </w:rPr>
        <w:t xml:space="preserve"> принимая во внимание абзац третий пункта 3 статьи 92.1 Бюджетного кодекса Российской Федерации, </w:t>
      </w:r>
      <w:r w:rsidRPr="00831C13">
        <w:rPr>
          <w:rFonts w:ascii="Liberation Serif" w:hAnsi="Liberation Serif" w:cs="Liberation Serif"/>
          <w:sz w:val="28"/>
          <w:szCs w:val="28"/>
        </w:rPr>
        <w:t>Дума Каменск-Уральского городского округа</w:t>
      </w:r>
    </w:p>
    <w:p w:rsidR="00553E87" w:rsidRPr="00EE5C17" w:rsidRDefault="00553E87" w:rsidP="00A4156B">
      <w:pPr>
        <w:pStyle w:val="Standard"/>
        <w:tabs>
          <w:tab w:val="left" w:pos="709"/>
        </w:tabs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EE5C17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553E87" w:rsidRPr="00EE5C17" w:rsidRDefault="00553E87" w:rsidP="00E82F40">
      <w:pPr>
        <w:pStyle w:val="ConsPlusNormal"/>
        <w:tabs>
          <w:tab w:val="left" w:pos="709"/>
        </w:tabs>
        <w:jc w:val="both"/>
        <w:rPr>
          <w:rFonts w:ascii="Liberation Serif" w:hAnsi="Liberation Serif" w:cs="Times New Roman"/>
          <w:sz w:val="28"/>
          <w:szCs w:val="28"/>
        </w:rPr>
      </w:pPr>
      <w:r w:rsidRPr="00EE5C17">
        <w:rPr>
          <w:rFonts w:ascii="Liberation Serif" w:hAnsi="Liberation Serif" w:cs="Times New Roman"/>
          <w:sz w:val="28"/>
          <w:szCs w:val="28"/>
        </w:rPr>
        <w:t>1. Внести в решение Думы Каменск-Уральского городского ок</w:t>
      </w:r>
      <w:r>
        <w:rPr>
          <w:rFonts w:ascii="Liberation Serif" w:hAnsi="Liberation Serif" w:cs="Times New Roman"/>
          <w:sz w:val="28"/>
          <w:szCs w:val="28"/>
        </w:rPr>
        <w:t>руга            от  11.12.2024  № </w:t>
      </w:r>
      <w:r w:rsidRPr="00EE5C17">
        <w:rPr>
          <w:rFonts w:ascii="Liberation Serif" w:hAnsi="Liberation Serif" w:cs="Times New Roman"/>
          <w:sz w:val="28"/>
          <w:szCs w:val="28"/>
        </w:rPr>
        <w:t>430</w:t>
      </w:r>
      <w:r>
        <w:rPr>
          <w:rFonts w:ascii="Liberation Serif" w:hAnsi="Liberation Serif" w:cs="Times New Roman"/>
          <w:sz w:val="28"/>
          <w:szCs w:val="28"/>
        </w:rPr>
        <w:t> (в  редакции решения</w:t>
      </w:r>
      <w:r w:rsidRPr="00CF6273">
        <w:rPr>
          <w:rFonts w:ascii="Liberation Serif" w:hAnsi="Liberation Serif" w:cs="Times New Roman"/>
          <w:sz w:val="28"/>
          <w:szCs w:val="28"/>
        </w:rPr>
        <w:t xml:space="preserve"> Думы Каменск-Уральского городского</w:t>
      </w:r>
      <w:r>
        <w:rPr>
          <w:rFonts w:ascii="Liberation Serif" w:hAnsi="Liberation Serif" w:cs="Times New Roman"/>
          <w:sz w:val="28"/>
          <w:szCs w:val="28"/>
        </w:rPr>
        <w:t xml:space="preserve"> округа от 19</w:t>
      </w:r>
      <w:r w:rsidRPr="00CF6273">
        <w:rPr>
          <w:rFonts w:ascii="Liberation Serif" w:hAnsi="Liberation Serif" w:cs="Times New Roman"/>
          <w:sz w:val="28"/>
          <w:szCs w:val="28"/>
        </w:rPr>
        <w:t>.02.202</w:t>
      </w:r>
      <w:r>
        <w:rPr>
          <w:rFonts w:ascii="Liberation Serif" w:hAnsi="Liberation Serif" w:cs="Times New Roman"/>
          <w:sz w:val="28"/>
          <w:szCs w:val="28"/>
        </w:rPr>
        <w:t>5</w:t>
      </w:r>
      <w:r w:rsidRPr="00CF6273">
        <w:rPr>
          <w:rFonts w:ascii="Liberation Serif" w:hAnsi="Liberation Serif" w:cs="Times New Roman"/>
          <w:sz w:val="28"/>
          <w:szCs w:val="28"/>
        </w:rPr>
        <w:t xml:space="preserve"> № </w:t>
      </w:r>
      <w:r>
        <w:rPr>
          <w:rFonts w:ascii="Liberation Serif" w:hAnsi="Liberation Serif" w:cs="Times New Roman"/>
          <w:sz w:val="28"/>
          <w:szCs w:val="28"/>
        </w:rPr>
        <w:t xml:space="preserve">448) </w:t>
      </w:r>
      <w:r w:rsidRPr="00EE5C17">
        <w:rPr>
          <w:rFonts w:ascii="Liberation Serif" w:hAnsi="Liberation Serif" w:cs="Times New Roman"/>
          <w:sz w:val="28"/>
          <w:szCs w:val="28"/>
        </w:rPr>
        <w:t>«</w:t>
      </w:r>
      <w:r w:rsidRPr="00EE5C17">
        <w:rPr>
          <w:rFonts w:ascii="Liberation Serif" w:hAnsi="Liberation Serif"/>
          <w:sz w:val="28"/>
          <w:szCs w:val="28"/>
        </w:rPr>
        <w:t>О бюджете Каменск-Уральского городского округа на 2025 год и плановый период 2026 и 2027 годов</w:t>
      </w:r>
      <w:r w:rsidRPr="00EE5C17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553E87" w:rsidRPr="00037799" w:rsidRDefault="00553E87" w:rsidP="00DB01C7">
      <w:pPr>
        <w:pStyle w:val="Standard"/>
        <w:tabs>
          <w:tab w:val="left" w:pos="360"/>
          <w:tab w:val="left" w:pos="709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037799">
        <w:rPr>
          <w:rFonts w:ascii="Liberation Serif" w:hAnsi="Liberation Serif"/>
          <w:color w:val="000000"/>
          <w:sz w:val="28"/>
          <w:szCs w:val="28"/>
        </w:rPr>
        <w:t xml:space="preserve">1) </w:t>
      </w:r>
      <w:r w:rsidRPr="00037799">
        <w:rPr>
          <w:rFonts w:ascii="Liberation Serif" w:hAnsi="Liberation Serif" w:cs="Liberation Serif"/>
          <w:color w:val="000000"/>
          <w:sz w:val="28"/>
          <w:szCs w:val="28"/>
        </w:rPr>
        <w:t>пункт 1 решения изложить в следующей редакции:</w:t>
      </w:r>
    </w:p>
    <w:p w:rsidR="00553E87" w:rsidRPr="00037799" w:rsidRDefault="00553E87" w:rsidP="004B2B8C">
      <w:pPr>
        <w:pStyle w:val="Standard"/>
        <w:tabs>
          <w:tab w:val="left" w:pos="709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037799">
        <w:rPr>
          <w:rFonts w:ascii="Liberation Serif" w:hAnsi="Liberation Serif" w:cs="Liberation Serif"/>
          <w:color w:val="000000"/>
          <w:sz w:val="28"/>
          <w:szCs w:val="28"/>
        </w:rPr>
        <w:t>«1.</w:t>
      </w:r>
      <w:r w:rsidRPr="00037799">
        <w:rPr>
          <w:rFonts w:ascii="Liberation Serif" w:hAnsi="Liberation Serif"/>
          <w:color w:val="000000"/>
          <w:sz w:val="28"/>
          <w:szCs w:val="28"/>
          <w:lang w:eastAsia="ru-RU"/>
        </w:rPr>
        <w:t xml:space="preserve"> Утвердить общий объём доходов бюджета </w:t>
      </w:r>
      <w:r w:rsidRPr="00037799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Каменск-Уральского городского округа</w:t>
      </w:r>
      <w:r w:rsidRPr="00037799">
        <w:rPr>
          <w:rFonts w:ascii="Liberation Serif" w:hAnsi="Liberation Serif"/>
          <w:color w:val="000000"/>
          <w:sz w:val="28"/>
          <w:szCs w:val="28"/>
          <w:lang w:eastAsia="ru-RU"/>
        </w:rPr>
        <w:t>:</w:t>
      </w:r>
    </w:p>
    <w:p w:rsidR="00553E87" w:rsidRPr="00D310DC" w:rsidRDefault="00553E87" w:rsidP="004B2B8C">
      <w:pPr>
        <w:pStyle w:val="Standard"/>
        <w:numPr>
          <w:ilvl w:val="0"/>
          <w:numId w:val="1"/>
        </w:numPr>
        <w:tabs>
          <w:tab w:val="left" w:pos="709"/>
        </w:tabs>
        <w:ind w:left="1134" w:hanging="425"/>
        <w:jc w:val="both"/>
        <w:rPr>
          <w:rFonts w:ascii="Liberation Serif" w:hAnsi="Liberation Serif"/>
          <w:color w:val="000000"/>
          <w:sz w:val="28"/>
          <w:szCs w:val="28"/>
        </w:rPr>
      </w:pPr>
      <w:r w:rsidRPr="00D310DC">
        <w:rPr>
          <w:rFonts w:ascii="Liberation Serif" w:hAnsi="Liberation Serif" w:cs="Liberation Serif"/>
          <w:color w:val="000000"/>
          <w:sz w:val="28"/>
          <w:szCs w:val="28"/>
        </w:rPr>
        <w:t>10 967 751,7 тысяч рублей на 2025 год</w:t>
      </w:r>
      <w:r w:rsidRPr="00D310DC">
        <w:rPr>
          <w:rFonts w:ascii="Liberation Serif" w:hAnsi="Liberation Serif"/>
          <w:color w:val="000000"/>
          <w:sz w:val="28"/>
          <w:szCs w:val="28"/>
        </w:rPr>
        <w:t>;</w:t>
      </w:r>
    </w:p>
    <w:p w:rsidR="00553E87" w:rsidRPr="00D310DC" w:rsidRDefault="00553E87" w:rsidP="004B2B8C">
      <w:pPr>
        <w:pStyle w:val="Standard"/>
        <w:numPr>
          <w:ilvl w:val="0"/>
          <w:numId w:val="1"/>
        </w:numPr>
        <w:tabs>
          <w:tab w:val="left" w:pos="709"/>
        </w:tabs>
        <w:ind w:left="1134" w:hanging="425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310DC">
        <w:rPr>
          <w:rFonts w:ascii="Liberation Serif" w:hAnsi="Liberation Serif"/>
          <w:color w:val="000000"/>
          <w:sz w:val="28"/>
          <w:szCs w:val="28"/>
        </w:rPr>
        <w:t>9 279 821,1 тысяч рублей на 2026 год;</w:t>
      </w:r>
    </w:p>
    <w:p w:rsidR="00553E87" w:rsidRPr="00D310DC" w:rsidRDefault="00553E87" w:rsidP="004B2B8C">
      <w:pPr>
        <w:pStyle w:val="Standard"/>
        <w:numPr>
          <w:ilvl w:val="0"/>
          <w:numId w:val="1"/>
        </w:numPr>
        <w:tabs>
          <w:tab w:val="left" w:pos="709"/>
        </w:tabs>
        <w:ind w:left="1134" w:hanging="425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310DC">
        <w:rPr>
          <w:rFonts w:ascii="Liberation Serif" w:hAnsi="Liberation Serif"/>
          <w:color w:val="000000"/>
          <w:sz w:val="28"/>
          <w:szCs w:val="28"/>
        </w:rPr>
        <w:t>9 407 160,2 тысяч рублей на 2027 год.»;</w:t>
      </w:r>
    </w:p>
    <w:p w:rsidR="00553E87" w:rsidRPr="00EE5C17" w:rsidRDefault="00553E87" w:rsidP="00DB01C7">
      <w:pPr>
        <w:pStyle w:val="Standard"/>
        <w:tabs>
          <w:tab w:val="left" w:pos="2410"/>
        </w:tabs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</w:t>
      </w:r>
      <w:r w:rsidRPr="00EE5C17">
        <w:rPr>
          <w:rFonts w:ascii="Liberation Serif" w:hAnsi="Liberation Serif"/>
          <w:sz w:val="28"/>
          <w:szCs w:val="28"/>
        </w:rPr>
        <w:t xml:space="preserve">2) </w:t>
      </w:r>
      <w:r w:rsidRPr="00EE5C17">
        <w:rPr>
          <w:rFonts w:ascii="Liberation Serif" w:hAnsi="Liberation Serif" w:cs="Liberation Serif"/>
          <w:sz w:val="28"/>
          <w:szCs w:val="28"/>
        </w:rPr>
        <w:t>пункт 2 решения изложить в следующей редакции:</w:t>
      </w:r>
    </w:p>
    <w:p w:rsidR="00553E87" w:rsidRPr="00EE5C17" w:rsidRDefault="00553E87" w:rsidP="00C95B26">
      <w:pPr>
        <w:pStyle w:val="Standard"/>
        <w:tabs>
          <w:tab w:val="left" w:pos="709"/>
          <w:tab w:val="left" w:pos="1134"/>
        </w:tabs>
        <w:ind w:firstLine="709"/>
        <w:jc w:val="both"/>
        <w:rPr>
          <w:rFonts w:ascii="Liberation Serif" w:hAnsi="Liberation Serif"/>
          <w:sz w:val="28"/>
          <w:szCs w:val="28"/>
          <w:lang w:eastAsia="ru-RU"/>
        </w:rPr>
      </w:pPr>
      <w:r w:rsidRPr="00EE5C17">
        <w:rPr>
          <w:rFonts w:ascii="Liberation Serif" w:hAnsi="Liberation Serif" w:cs="Liberation Serif"/>
          <w:sz w:val="28"/>
          <w:szCs w:val="28"/>
        </w:rPr>
        <w:t>«2.</w:t>
      </w:r>
      <w:r w:rsidRPr="00EE5C17">
        <w:rPr>
          <w:rFonts w:ascii="Liberation Serif" w:hAnsi="Liberation Serif"/>
          <w:sz w:val="28"/>
          <w:szCs w:val="28"/>
          <w:lang w:eastAsia="ru-RU"/>
        </w:rPr>
        <w:t xml:space="preserve"> Утвердить общий объём расходов бюджета </w:t>
      </w:r>
      <w:r w:rsidRPr="00EE5C17">
        <w:rPr>
          <w:rFonts w:ascii="Liberation Serif" w:hAnsi="Liberation Serif" w:cs="Liberation Serif"/>
          <w:sz w:val="28"/>
          <w:szCs w:val="28"/>
          <w:lang w:eastAsia="ru-RU"/>
        </w:rPr>
        <w:t>Каменск-Уральского городского округа</w:t>
      </w:r>
      <w:r w:rsidRPr="00EE5C17">
        <w:rPr>
          <w:rFonts w:ascii="Liberation Serif" w:hAnsi="Liberation Serif"/>
          <w:sz w:val="28"/>
          <w:szCs w:val="28"/>
          <w:lang w:eastAsia="ru-RU"/>
        </w:rPr>
        <w:t>:</w:t>
      </w:r>
    </w:p>
    <w:p w:rsidR="00553E87" w:rsidRPr="007B52C4" w:rsidRDefault="00553E87" w:rsidP="00C35DD7">
      <w:pPr>
        <w:pStyle w:val="Standard"/>
        <w:numPr>
          <w:ilvl w:val="0"/>
          <w:numId w:val="8"/>
        </w:numPr>
        <w:tabs>
          <w:tab w:val="left" w:pos="709"/>
          <w:tab w:val="left" w:pos="1134"/>
        </w:tabs>
        <w:ind w:hanging="720"/>
        <w:jc w:val="both"/>
        <w:rPr>
          <w:rFonts w:ascii="Liberation Serif" w:hAnsi="Liberation Serif"/>
          <w:sz w:val="28"/>
          <w:szCs w:val="28"/>
          <w:lang w:val="en-US" w:eastAsia="ru-RU"/>
        </w:rPr>
      </w:pPr>
      <w:r w:rsidRPr="007B52C4">
        <w:rPr>
          <w:rFonts w:ascii="Liberation Serif" w:hAnsi="Liberation Serif"/>
          <w:sz w:val="28"/>
          <w:szCs w:val="28"/>
          <w:lang w:val="en-US" w:eastAsia="ru-RU"/>
        </w:rPr>
        <w:t>11 2</w:t>
      </w:r>
      <w:r w:rsidRPr="007B52C4">
        <w:rPr>
          <w:rFonts w:ascii="Liberation Serif" w:hAnsi="Liberation Serif"/>
          <w:sz w:val="28"/>
          <w:szCs w:val="28"/>
          <w:lang w:eastAsia="ru-RU"/>
        </w:rPr>
        <w:t>40</w:t>
      </w:r>
      <w:r w:rsidRPr="007B52C4">
        <w:rPr>
          <w:rFonts w:ascii="Liberation Serif" w:hAnsi="Liberation Serif"/>
          <w:sz w:val="28"/>
          <w:szCs w:val="28"/>
          <w:lang w:val="en-US" w:eastAsia="ru-RU"/>
        </w:rPr>
        <w:t> </w:t>
      </w:r>
      <w:r w:rsidRPr="007B52C4">
        <w:rPr>
          <w:rFonts w:ascii="Liberation Serif" w:hAnsi="Liberation Serif"/>
          <w:sz w:val="28"/>
          <w:szCs w:val="28"/>
          <w:lang w:eastAsia="ru-RU"/>
        </w:rPr>
        <w:t>153,0</w:t>
      </w:r>
      <w:r w:rsidRPr="007B52C4">
        <w:rPr>
          <w:rFonts w:ascii="Liberation Serif" w:hAnsi="Liberation Serif"/>
          <w:sz w:val="28"/>
          <w:szCs w:val="28"/>
          <w:lang w:val="en-US" w:eastAsia="ru-RU"/>
        </w:rPr>
        <w:t xml:space="preserve"> </w:t>
      </w:r>
      <w:r w:rsidRPr="007B52C4">
        <w:rPr>
          <w:rFonts w:ascii="Liberation Serif" w:hAnsi="Liberation Serif"/>
          <w:sz w:val="28"/>
          <w:szCs w:val="28"/>
          <w:lang w:eastAsia="ru-RU"/>
        </w:rPr>
        <w:t>тысяч рублей;</w:t>
      </w:r>
    </w:p>
    <w:p w:rsidR="00553E87" w:rsidRPr="007B52C4" w:rsidRDefault="00553E87" w:rsidP="00506F62">
      <w:pPr>
        <w:pStyle w:val="Standard"/>
        <w:numPr>
          <w:ilvl w:val="0"/>
          <w:numId w:val="8"/>
        </w:numPr>
        <w:tabs>
          <w:tab w:val="left" w:pos="709"/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B52C4">
        <w:rPr>
          <w:rFonts w:ascii="Liberation Serif" w:hAnsi="Liberation Serif"/>
          <w:sz w:val="28"/>
          <w:szCs w:val="28"/>
        </w:rPr>
        <w:t>9</w:t>
      </w:r>
      <w:r w:rsidRPr="007B52C4">
        <w:rPr>
          <w:rFonts w:ascii="Liberation Serif" w:hAnsi="Liberation Serif"/>
          <w:sz w:val="28"/>
          <w:szCs w:val="28"/>
          <w:lang w:val="en-US"/>
        </w:rPr>
        <w:t> </w:t>
      </w:r>
      <w:r w:rsidRPr="007B52C4">
        <w:rPr>
          <w:rFonts w:ascii="Liberation Serif" w:hAnsi="Liberation Serif"/>
          <w:sz w:val="28"/>
          <w:szCs w:val="28"/>
        </w:rPr>
        <w:t>279</w:t>
      </w:r>
      <w:r w:rsidRPr="007B52C4">
        <w:rPr>
          <w:rFonts w:ascii="Liberation Serif" w:hAnsi="Liberation Serif"/>
          <w:sz w:val="28"/>
          <w:szCs w:val="28"/>
          <w:lang w:val="en-US"/>
        </w:rPr>
        <w:t> </w:t>
      </w:r>
      <w:r w:rsidRPr="007B52C4">
        <w:rPr>
          <w:rFonts w:ascii="Liberation Serif" w:hAnsi="Liberation Serif"/>
          <w:sz w:val="28"/>
          <w:szCs w:val="28"/>
        </w:rPr>
        <w:t>821,1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7B52C4">
        <w:rPr>
          <w:rFonts w:ascii="Liberation Serif" w:hAnsi="Liberation Serif"/>
          <w:sz w:val="28"/>
          <w:szCs w:val="28"/>
        </w:rPr>
        <w:t>тысяч рублей, в том числе общий объем условно утвержденных расходов - 120 000,0 тысяч рублей, на 2026 год;</w:t>
      </w:r>
    </w:p>
    <w:p w:rsidR="00553E87" w:rsidRPr="007B52C4" w:rsidRDefault="00553E87" w:rsidP="00057BD1">
      <w:pPr>
        <w:pStyle w:val="Standard"/>
        <w:numPr>
          <w:ilvl w:val="0"/>
          <w:numId w:val="8"/>
        </w:numPr>
        <w:tabs>
          <w:tab w:val="left" w:pos="709"/>
          <w:tab w:val="left" w:pos="1134"/>
        </w:tabs>
        <w:ind w:left="709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7B52C4">
        <w:rPr>
          <w:rFonts w:ascii="Liberation Serif" w:hAnsi="Liberation Serif"/>
          <w:sz w:val="28"/>
          <w:szCs w:val="28"/>
        </w:rPr>
        <w:t>9 407 160,2 тысяч рублей, в том числе общий объем условно утвержденных расходов - 220 000,0 тысяч рублей, на 2027 год.»;</w:t>
      </w:r>
    </w:p>
    <w:p w:rsidR="00553E87" w:rsidRPr="00B662EF" w:rsidRDefault="00553E87" w:rsidP="00F32A36">
      <w:pPr>
        <w:pStyle w:val="BodyText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662EF">
        <w:rPr>
          <w:rFonts w:ascii="Liberation Serif" w:hAnsi="Liberation Serif"/>
          <w:sz w:val="28"/>
          <w:szCs w:val="28"/>
        </w:rPr>
        <w:t>3) подпункт 1 пункта 3</w:t>
      </w:r>
      <w:r w:rsidRPr="00B662EF">
        <w:rPr>
          <w:rFonts w:ascii="Liberation Serif" w:hAnsi="Liberation Serif" w:cs="Liberation Serif"/>
          <w:sz w:val="28"/>
          <w:szCs w:val="28"/>
        </w:rPr>
        <w:t xml:space="preserve"> решения изложить в следующей редакции:</w:t>
      </w:r>
    </w:p>
    <w:p w:rsidR="00553E87" w:rsidRPr="00B662EF" w:rsidRDefault="00553E87" w:rsidP="004F54A2">
      <w:pPr>
        <w:pStyle w:val="BodyText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B662EF">
        <w:rPr>
          <w:rFonts w:ascii="Liberation Serif" w:hAnsi="Liberation Serif"/>
          <w:sz w:val="28"/>
          <w:szCs w:val="28"/>
        </w:rPr>
        <w:t>«1) 272 401,3 тысяч рублей на 2025 год;»;</w:t>
      </w:r>
    </w:p>
    <w:p w:rsidR="00553E87" w:rsidRPr="00C619D7" w:rsidRDefault="00553E87" w:rsidP="004F54A2">
      <w:pPr>
        <w:pStyle w:val="BodyText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C619D7">
        <w:rPr>
          <w:rFonts w:ascii="Liberation Serif" w:hAnsi="Liberation Serif"/>
          <w:sz w:val="28"/>
          <w:szCs w:val="28"/>
        </w:rPr>
        <w:t>4) подпункт 1 пункта 5 изложить в следующей редакции:</w:t>
      </w:r>
    </w:p>
    <w:p w:rsidR="00553E87" w:rsidRDefault="00553E87" w:rsidP="00C619D7">
      <w:pPr>
        <w:pStyle w:val="BodyText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C619D7">
        <w:rPr>
          <w:rFonts w:ascii="Liberation Serif" w:hAnsi="Liberation Serif"/>
          <w:sz w:val="28"/>
          <w:szCs w:val="28"/>
        </w:rPr>
        <w:t xml:space="preserve">«1) </w:t>
      </w:r>
      <w:r>
        <w:rPr>
          <w:rFonts w:ascii="Liberation Serif" w:hAnsi="Liberation Serif"/>
          <w:sz w:val="28"/>
          <w:szCs w:val="28"/>
        </w:rPr>
        <w:t xml:space="preserve">на 01 января 2026 года - </w:t>
      </w:r>
      <w:r w:rsidRPr="00C619D7">
        <w:rPr>
          <w:rFonts w:ascii="Liberation Serif" w:hAnsi="Liberation Serif"/>
          <w:sz w:val="28"/>
          <w:szCs w:val="28"/>
        </w:rPr>
        <w:t xml:space="preserve">455 000,0 тысяч рублей </w:t>
      </w:r>
      <w:r>
        <w:rPr>
          <w:rFonts w:ascii="Liberation Serif" w:hAnsi="Liberation Serif"/>
          <w:sz w:val="28"/>
          <w:szCs w:val="28"/>
        </w:rPr>
        <w:t xml:space="preserve">в т. ч. верхний предел </w:t>
      </w:r>
      <w:r w:rsidRPr="008E62DB">
        <w:rPr>
          <w:rFonts w:ascii="Liberation Serif" w:hAnsi="Liberation Serif"/>
          <w:sz w:val="28"/>
          <w:szCs w:val="28"/>
        </w:rPr>
        <w:t xml:space="preserve"> долга по муниципальным гарантиям - </w:t>
      </w:r>
      <w:r w:rsidRPr="008E62DB">
        <w:rPr>
          <w:rFonts w:ascii="Liberation Serif" w:hAnsi="Liberation Serif"/>
          <w:spacing w:val="-2"/>
          <w:sz w:val="28"/>
          <w:szCs w:val="28"/>
        </w:rPr>
        <w:t>0,0 тысяч рублей</w:t>
      </w:r>
      <w:r w:rsidRPr="008E62DB">
        <w:rPr>
          <w:rFonts w:ascii="Liberation Serif" w:hAnsi="Liberation Serif"/>
          <w:sz w:val="28"/>
          <w:szCs w:val="28"/>
        </w:rPr>
        <w:t>;</w:t>
      </w:r>
      <w:r>
        <w:rPr>
          <w:rFonts w:ascii="Liberation Serif" w:hAnsi="Liberation Serif"/>
          <w:sz w:val="28"/>
          <w:szCs w:val="28"/>
        </w:rPr>
        <w:t>»;</w:t>
      </w:r>
    </w:p>
    <w:p w:rsidR="00553E87" w:rsidRPr="00C619D7" w:rsidRDefault="00553E87" w:rsidP="008E17F3">
      <w:pPr>
        <w:pStyle w:val="BodyText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B662EF">
        <w:rPr>
          <w:rFonts w:ascii="Liberation Serif" w:hAnsi="Liberation Serif"/>
          <w:sz w:val="28"/>
          <w:szCs w:val="28"/>
        </w:rPr>
        <w:t>5</w:t>
      </w:r>
      <w:r w:rsidRPr="00C619D7">
        <w:rPr>
          <w:rFonts w:ascii="Liberation Serif" w:hAnsi="Liberation Serif"/>
          <w:sz w:val="28"/>
          <w:szCs w:val="28"/>
        </w:rPr>
        <w:t xml:space="preserve">) подпункт 1 пункта </w:t>
      </w:r>
      <w:r>
        <w:rPr>
          <w:rFonts w:ascii="Liberation Serif" w:hAnsi="Liberation Serif"/>
          <w:sz w:val="28"/>
          <w:szCs w:val="28"/>
        </w:rPr>
        <w:t>6</w:t>
      </w:r>
      <w:r w:rsidRPr="00C619D7">
        <w:rPr>
          <w:rFonts w:ascii="Liberation Serif" w:hAnsi="Liberation Serif"/>
          <w:sz w:val="28"/>
          <w:szCs w:val="28"/>
        </w:rPr>
        <w:t xml:space="preserve"> изложить в следующей редакции:</w:t>
      </w:r>
    </w:p>
    <w:p w:rsidR="00553E87" w:rsidRPr="00124B40" w:rsidRDefault="00553E87" w:rsidP="00C619D7">
      <w:pPr>
        <w:pStyle w:val="BodyText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«1) 2 285,0</w:t>
      </w:r>
      <w:r w:rsidRPr="008E62DB">
        <w:rPr>
          <w:rFonts w:ascii="Liberation Serif" w:hAnsi="Liberation Serif"/>
          <w:sz w:val="28"/>
          <w:szCs w:val="28"/>
        </w:rPr>
        <w:t xml:space="preserve"> тысяч рублей на 2025 год</w:t>
      </w:r>
      <w:r>
        <w:rPr>
          <w:rFonts w:ascii="Liberation Serif" w:hAnsi="Liberation Serif"/>
          <w:sz w:val="28"/>
          <w:szCs w:val="28"/>
        </w:rPr>
        <w:t>;»;</w:t>
      </w:r>
    </w:p>
    <w:p w:rsidR="00553E87" w:rsidRPr="00D310DC" w:rsidRDefault="00553E87" w:rsidP="00D77AB4">
      <w:pPr>
        <w:pStyle w:val="BodyText"/>
        <w:tabs>
          <w:tab w:val="left" w:pos="709"/>
        </w:tabs>
        <w:spacing w:after="0"/>
        <w:ind w:left="-100"/>
        <w:rPr>
          <w:rFonts w:ascii="Liberation Serif" w:hAnsi="Liberation Serif"/>
          <w:color w:val="000000"/>
          <w:sz w:val="28"/>
          <w:szCs w:val="28"/>
        </w:rPr>
      </w:pPr>
      <w:r w:rsidRPr="00D310DC">
        <w:rPr>
          <w:color w:val="000000"/>
        </w:rPr>
        <w:t xml:space="preserve">                </w:t>
      </w:r>
      <w:r>
        <w:rPr>
          <w:color w:val="000000"/>
          <w:sz w:val="28"/>
          <w:szCs w:val="28"/>
        </w:rPr>
        <w:t>6</w:t>
      </w:r>
      <w:r w:rsidRPr="00D310DC">
        <w:rPr>
          <w:rFonts w:ascii="Liberation Serif" w:hAnsi="Liberation Serif"/>
          <w:color w:val="000000"/>
          <w:sz w:val="28"/>
          <w:szCs w:val="28"/>
        </w:rPr>
        <w:t>) подпункт 1</w:t>
      </w:r>
      <w:bookmarkStart w:id="0" w:name="_GoBack"/>
      <w:bookmarkEnd w:id="0"/>
      <w:r w:rsidRPr="00D310DC">
        <w:rPr>
          <w:rFonts w:ascii="Liberation Serif" w:hAnsi="Liberation Serif"/>
          <w:color w:val="000000"/>
          <w:sz w:val="28"/>
          <w:szCs w:val="28"/>
        </w:rPr>
        <w:t xml:space="preserve"> пункта 10 решения изложить в следующей редакции:</w:t>
      </w:r>
    </w:p>
    <w:p w:rsidR="00553E87" w:rsidRPr="00D310DC" w:rsidRDefault="00553E87" w:rsidP="00B61722">
      <w:pPr>
        <w:pStyle w:val="BodyText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310DC">
        <w:rPr>
          <w:rFonts w:ascii="Liberation Serif" w:hAnsi="Liberation Serif" w:cs="Liberation Serif"/>
          <w:color w:val="000000"/>
          <w:sz w:val="28"/>
          <w:szCs w:val="28"/>
        </w:rPr>
        <w:t>«1) 1 118 135,0 тысяч рублей на 2025 год;»;</w:t>
      </w:r>
    </w:p>
    <w:p w:rsidR="00553E87" w:rsidRPr="00D310DC" w:rsidRDefault="00553E87" w:rsidP="009940B9">
      <w:pPr>
        <w:pStyle w:val="BodyText"/>
        <w:tabs>
          <w:tab w:val="left" w:pos="600"/>
          <w:tab w:val="left" w:pos="709"/>
        </w:tabs>
        <w:spacing w:after="0"/>
        <w:ind w:left="1134" w:hanging="425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7</w:t>
      </w:r>
      <w:r w:rsidRPr="00D310DC">
        <w:rPr>
          <w:rFonts w:ascii="Liberation Serif" w:hAnsi="Liberation Serif"/>
          <w:color w:val="000000"/>
          <w:sz w:val="28"/>
          <w:szCs w:val="28"/>
        </w:rPr>
        <w:t>) пункт 12 решения изложить в следующей редакции:</w:t>
      </w:r>
    </w:p>
    <w:p w:rsidR="00553E87" w:rsidRPr="00D310DC" w:rsidRDefault="00553E87" w:rsidP="009940B9">
      <w:pPr>
        <w:pStyle w:val="BodyText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D310DC">
        <w:rPr>
          <w:rFonts w:ascii="Liberation Serif" w:hAnsi="Liberation Serif"/>
          <w:color w:val="000000"/>
          <w:sz w:val="28"/>
          <w:szCs w:val="28"/>
        </w:rPr>
        <w:t xml:space="preserve">«12. </w:t>
      </w:r>
      <w:r w:rsidRPr="00D310DC">
        <w:rPr>
          <w:rFonts w:ascii="Liberation Serif" w:hAnsi="Liberation Serif"/>
          <w:color w:val="000000"/>
          <w:sz w:val="28"/>
          <w:szCs w:val="28"/>
          <w:lang w:eastAsia="ru-RU"/>
        </w:rPr>
        <w:t>Утвердить объем иных межбюджетных трансфертов из бюджета Свердловской области</w:t>
      </w:r>
    </w:p>
    <w:p w:rsidR="00553E87" w:rsidRPr="00D310DC" w:rsidRDefault="00553E87" w:rsidP="009940B9">
      <w:pPr>
        <w:pStyle w:val="BodyText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310DC">
        <w:rPr>
          <w:rFonts w:ascii="Liberation Serif" w:hAnsi="Liberation Serif" w:cs="Liberation Serif"/>
          <w:color w:val="000000"/>
          <w:sz w:val="28"/>
          <w:szCs w:val="28"/>
        </w:rPr>
        <w:t>1) 629 176,9 тысяч рублей на 2025 год;</w:t>
      </w:r>
    </w:p>
    <w:p w:rsidR="00553E87" w:rsidRPr="00D310DC" w:rsidRDefault="00553E87" w:rsidP="009940B9">
      <w:pPr>
        <w:pStyle w:val="BodyText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D310DC">
        <w:rPr>
          <w:rFonts w:ascii="Liberation Serif" w:hAnsi="Liberation Serif" w:cs="Liberation Serif"/>
          <w:color w:val="000000"/>
          <w:sz w:val="28"/>
          <w:szCs w:val="28"/>
        </w:rPr>
        <w:t>2) 105 743,1 тысяч рублей на 2026 год;</w:t>
      </w:r>
    </w:p>
    <w:p w:rsidR="00553E87" w:rsidRPr="00D310DC" w:rsidRDefault="00553E87" w:rsidP="009940B9">
      <w:pPr>
        <w:pStyle w:val="BodyText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/>
          <w:color w:val="000000"/>
          <w:sz w:val="28"/>
          <w:szCs w:val="28"/>
        </w:rPr>
      </w:pPr>
      <w:r w:rsidRPr="00D310DC">
        <w:rPr>
          <w:rFonts w:ascii="Liberation Serif" w:hAnsi="Liberation Serif" w:cs="Liberation Serif"/>
          <w:color w:val="000000"/>
          <w:sz w:val="28"/>
          <w:szCs w:val="28"/>
        </w:rPr>
        <w:t>3) 102 008,3 тысяч рублей на 2027 год.</w:t>
      </w:r>
      <w:r w:rsidRPr="00D310DC">
        <w:rPr>
          <w:rFonts w:ascii="Liberation Serif" w:hAnsi="Liberation Serif"/>
          <w:color w:val="000000"/>
          <w:sz w:val="28"/>
          <w:szCs w:val="28"/>
        </w:rPr>
        <w:t>»;</w:t>
      </w:r>
    </w:p>
    <w:p w:rsidR="00553E87" w:rsidRPr="007C2A1D" w:rsidRDefault="00553E87" w:rsidP="00ED1656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7C2A1D">
        <w:rPr>
          <w:rFonts w:ascii="Liberation Serif" w:hAnsi="Liberation Serif"/>
          <w:sz w:val="28"/>
          <w:szCs w:val="28"/>
        </w:rPr>
        <w:t>8) подпункт 1 пункта 14 решения изложить в следующей редакции:</w:t>
      </w:r>
    </w:p>
    <w:p w:rsidR="00553E87" w:rsidRPr="007C2A1D" w:rsidRDefault="00553E87" w:rsidP="00DE3D1F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7C2A1D">
        <w:rPr>
          <w:rFonts w:ascii="Liberation Serif" w:hAnsi="Liberation Serif"/>
          <w:spacing w:val="-2"/>
          <w:sz w:val="28"/>
          <w:szCs w:val="28"/>
        </w:rPr>
        <w:t>«</w:t>
      </w:r>
      <w:r w:rsidRPr="007C2A1D">
        <w:rPr>
          <w:rFonts w:ascii="Liberation Serif" w:hAnsi="Liberation Serif" w:cs="Liberation Serif"/>
          <w:sz w:val="28"/>
          <w:szCs w:val="28"/>
        </w:rPr>
        <w:t>1) 4 500,0 тысяч рублей на 2025 год;»;</w:t>
      </w:r>
    </w:p>
    <w:p w:rsidR="00553E87" w:rsidRPr="0030555C" w:rsidRDefault="00553E87" w:rsidP="007937F4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371869">
        <w:rPr>
          <w:rFonts w:ascii="Liberation Serif" w:hAnsi="Liberation Serif"/>
          <w:sz w:val="28"/>
          <w:szCs w:val="28"/>
        </w:rPr>
        <w:t>9)</w:t>
      </w:r>
      <w:r w:rsidRPr="003E5B34">
        <w:rPr>
          <w:rFonts w:ascii="Liberation Serif" w:hAnsi="Liberation Serif"/>
          <w:color w:val="FF6600"/>
          <w:sz w:val="28"/>
          <w:szCs w:val="28"/>
        </w:rPr>
        <w:t xml:space="preserve"> </w:t>
      </w:r>
      <w:r w:rsidRPr="0030555C">
        <w:rPr>
          <w:rFonts w:ascii="Liberation Serif" w:hAnsi="Liberation Serif"/>
          <w:sz w:val="28"/>
          <w:szCs w:val="28"/>
        </w:rPr>
        <w:t>подпункт 1 пункта 15 решения изложить в следующей редакции:</w:t>
      </w:r>
    </w:p>
    <w:p w:rsidR="00553E87" w:rsidRPr="0030555C" w:rsidRDefault="00553E87" w:rsidP="007937F4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30555C">
        <w:rPr>
          <w:rFonts w:ascii="Liberation Serif" w:hAnsi="Liberation Serif"/>
          <w:spacing w:val="-2"/>
          <w:sz w:val="28"/>
          <w:szCs w:val="28"/>
        </w:rPr>
        <w:t>«</w:t>
      </w:r>
      <w:r w:rsidRPr="0030555C">
        <w:rPr>
          <w:rFonts w:ascii="Liberation Serif" w:hAnsi="Liberation Serif" w:cs="Liberation Serif"/>
          <w:sz w:val="28"/>
          <w:szCs w:val="28"/>
        </w:rPr>
        <w:t xml:space="preserve">1) </w:t>
      </w:r>
      <w:r w:rsidRPr="00D15908">
        <w:rPr>
          <w:rFonts w:ascii="Liberation Serif" w:hAnsi="Liberation Serif" w:cs="Liberation Serif"/>
          <w:sz w:val="28"/>
          <w:szCs w:val="28"/>
        </w:rPr>
        <w:t>714 6</w:t>
      </w:r>
      <w:r w:rsidRPr="00DB01C7">
        <w:rPr>
          <w:rFonts w:ascii="Liberation Serif" w:hAnsi="Liberation Serif" w:cs="Liberation Serif"/>
          <w:sz w:val="28"/>
          <w:szCs w:val="28"/>
        </w:rPr>
        <w:t>71</w:t>
      </w:r>
      <w:r w:rsidRPr="0030555C">
        <w:rPr>
          <w:rFonts w:ascii="Liberation Serif" w:hAnsi="Liberation Serif" w:cs="Liberation Serif"/>
          <w:sz w:val="28"/>
          <w:szCs w:val="28"/>
        </w:rPr>
        <w:t>,0 тысяч рублей на 2025 год;»;</w:t>
      </w:r>
    </w:p>
    <w:p w:rsidR="00553E87" w:rsidRPr="00151CE0" w:rsidRDefault="00553E87" w:rsidP="0035243A">
      <w:pPr>
        <w:pStyle w:val="BodyText"/>
        <w:tabs>
          <w:tab w:val="left" w:pos="709"/>
        </w:tabs>
        <w:spacing w:after="0"/>
        <w:jc w:val="both"/>
        <w:rPr>
          <w:rFonts w:ascii="Liberation Serif" w:hAnsi="Liberation Serif"/>
          <w:sz w:val="28"/>
          <w:szCs w:val="28"/>
        </w:rPr>
      </w:pPr>
      <w:r w:rsidRPr="003E5B34">
        <w:rPr>
          <w:rFonts w:ascii="Liberation Serif" w:hAnsi="Liberation Serif" w:cs="Liberation Serif"/>
          <w:color w:val="FF6600"/>
          <w:sz w:val="28"/>
          <w:szCs w:val="28"/>
          <w:lang w:eastAsia="ru-RU"/>
        </w:rPr>
        <w:tab/>
      </w:r>
      <w:r w:rsidRPr="00371869">
        <w:rPr>
          <w:rFonts w:ascii="Liberation Serif" w:hAnsi="Liberation Serif" w:cs="Liberation Serif"/>
          <w:sz w:val="28"/>
          <w:szCs w:val="28"/>
          <w:lang w:eastAsia="ru-RU"/>
        </w:rPr>
        <w:t>10</w:t>
      </w:r>
      <w:r w:rsidRPr="00371869">
        <w:rPr>
          <w:rFonts w:ascii="Liberation Serif" w:hAnsi="Liberation Serif"/>
          <w:sz w:val="28"/>
          <w:szCs w:val="28"/>
        </w:rPr>
        <w:t>)</w:t>
      </w:r>
      <w:r w:rsidRPr="00151CE0">
        <w:rPr>
          <w:rFonts w:ascii="Liberation Serif" w:hAnsi="Liberation Serif"/>
          <w:sz w:val="28"/>
          <w:szCs w:val="28"/>
        </w:rPr>
        <w:t xml:space="preserve"> подпункт 1 пункта 19 решения изложить в следующей редакции:</w:t>
      </w:r>
    </w:p>
    <w:p w:rsidR="00553E87" w:rsidRPr="00151CE0" w:rsidRDefault="00553E87" w:rsidP="00463148">
      <w:pPr>
        <w:pStyle w:val="BodyText"/>
        <w:tabs>
          <w:tab w:val="left" w:pos="709"/>
        </w:tabs>
        <w:spacing w:after="0"/>
        <w:ind w:left="1134" w:hanging="425"/>
        <w:jc w:val="both"/>
        <w:rPr>
          <w:sz w:val="28"/>
          <w:szCs w:val="28"/>
        </w:rPr>
      </w:pPr>
      <w:r w:rsidRPr="00151CE0">
        <w:rPr>
          <w:sz w:val="28"/>
          <w:szCs w:val="28"/>
        </w:rPr>
        <w:t>«1) 1</w:t>
      </w:r>
      <w:r w:rsidRPr="00C619D7">
        <w:rPr>
          <w:sz w:val="28"/>
          <w:szCs w:val="28"/>
        </w:rPr>
        <w:t>4</w:t>
      </w:r>
      <w:r w:rsidRPr="00151CE0">
        <w:rPr>
          <w:sz w:val="28"/>
          <w:szCs w:val="28"/>
        </w:rPr>
        <w:t xml:space="preserve"> </w:t>
      </w:r>
      <w:r w:rsidRPr="00C619D7">
        <w:rPr>
          <w:sz w:val="28"/>
          <w:szCs w:val="28"/>
        </w:rPr>
        <w:t>8</w:t>
      </w:r>
      <w:r w:rsidRPr="00151CE0">
        <w:rPr>
          <w:sz w:val="28"/>
          <w:szCs w:val="28"/>
        </w:rPr>
        <w:t>00,0 тысяч рублей на 2025 год;»;</w:t>
      </w:r>
    </w:p>
    <w:p w:rsidR="00553E87" w:rsidRPr="00151CE0" w:rsidRDefault="00553E87" w:rsidP="00D0495F">
      <w:pPr>
        <w:pStyle w:val="BodyText"/>
        <w:tabs>
          <w:tab w:val="left" w:pos="709"/>
        </w:tabs>
        <w:spacing w:after="0"/>
        <w:jc w:val="both"/>
        <w:rPr>
          <w:rFonts w:ascii="Liberation Serif" w:hAnsi="Liberation Serif"/>
          <w:sz w:val="28"/>
          <w:szCs w:val="28"/>
        </w:rPr>
      </w:pPr>
      <w:r w:rsidRPr="003E5B34">
        <w:rPr>
          <w:rFonts w:ascii="Liberation Serif" w:hAnsi="Liberation Serif" w:cs="Liberation Serif"/>
          <w:color w:val="FF6600"/>
          <w:sz w:val="28"/>
          <w:szCs w:val="28"/>
          <w:lang w:eastAsia="ru-RU"/>
        </w:rPr>
        <w:tab/>
      </w:r>
      <w:r w:rsidRPr="00371869">
        <w:rPr>
          <w:rFonts w:ascii="Liberation Serif" w:hAnsi="Liberation Serif" w:cs="Liberation Serif"/>
          <w:sz w:val="28"/>
          <w:szCs w:val="28"/>
          <w:lang w:eastAsia="ru-RU"/>
        </w:rPr>
        <w:t>11</w:t>
      </w:r>
      <w:r w:rsidRPr="00371869">
        <w:rPr>
          <w:rFonts w:ascii="Liberation Serif" w:hAnsi="Liberation Serif"/>
          <w:sz w:val="28"/>
          <w:szCs w:val="28"/>
        </w:rPr>
        <w:t>)</w:t>
      </w:r>
      <w:r w:rsidRPr="00151CE0">
        <w:rPr>
          <w:rFonts w:ascii="Liberation Serif" w:hAnsi="Liberation Serif"/>
          <w:sz w:val="28"/>
          <w:szCs w:val="28"/>
        </w:rPr>
        <w:t xml:space="preserve"> подпункт 1 пункта </w:t>
      </w:r>
      <w:r>
        <w:rPr>
          <w:rFonts w:ascii="Liberation Serif" w:hAnsi="Liberation Serif"/>
          <w:sz w:val="28"/>
          <w:szCs w:val="28"/>
        </w:rPr>
        <w:t>24</w:t>
      </w:r>
      <w:r w:rsidRPr="00151CE0">
        <w:rPr>
          <w:rFonts w:ascii="Liberation Serif" w:hAnsi="Liberation Serif"/>
          <w:sz w:val="28"/>
          <w:szCs w:val="28"/>
        </w:rPr>
        <w:t xml:space="preserve"> решения изложить в следующей редакции:</w:t>
      </w:r>
    </w:p>
    <w:p w:rsidR="00553E87" w:rsidRPr="00151CE0" w:rsidRDefault="00553E87" w:rsidP="00D0495F">
      <w:pPr>
        <w:pStyle w:val="BodyText"/>
        <w:tabs>
          <w:tab w:val="left" w:pos="709"/>
        </w:tabs>
        <w:spacing w:after="0"/>
        <w:ind w:left="1134" w:hanging="425"/>
        <w:jc w:val="both"/>
        <w:rPr>
          <w:sz w:val="28"/>
          <w:szCs w:val="28"/>
        </w:rPr>
      </w:pPr>
      <w:r w:rsidRPr="00151CE0">
        <w:rPr>
          <w:sz w:val="28"/>
          <w:szCs w:val="28"/>
        </w:rPr>
        <w:t xml:space="preserve">«1) </w:t>
      </w:r>
      <w:r>
        <w:rPr>
          <w:sz w:val="28"/>
          <w:szCs w:val="28"/>
        </w:rPr>
        <w:t>55</w:t>
      </w:r>
      <w:r w:rsidRPr="00151CE0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151CE0">
        <w:rPr>
          <w:sz w:val="28"/>
          <w:szCs w:val="28"/>
        </w:rPr>
        <w:t xml:space="preserve"> тысяч рублей на 2025 год;»;</w:t>
      </w:r>
    </w:p>
    <w:p w:rsidR="00553E87" w:rsidRPr="00151CE0" w:rsidRDefault="00553E87" w:rsidP="00D0495F">
      <w:pPr>
        <w:pStyle w:val="BodyText"/>
        <w:tabs>
          <w:tab w:val="left" w:pos="709"/>
        </w:tabs>
        <w:spacing w:after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color w:val="FF6600"/>
          <w:sz w:val="28"/>
          <w:szCs w:val="28"/>
          <w:lang w:eastAsia="ru-RU"/>
        </w:rPr>
        <w:t xml:space="preserve">          </w:t>
      </w:r>
      <w:r w:rsidRPr="00371869">
        <w:rPr>
          <w:rFonts w:ascii="Liberation Serif" w:hAnsi="Liberation Serif" w:cs="Liberation Serif"/>
          <w:sz w:val="28"/>
          <w:szCs w:val="28"/>
          <w:lang w:eastAsia="ru-RU"/>
        </w:rPr>
        <w:t>12</w:t>
      </w:r>
      <w:r w:rsidRPr="00371869">
        <w:rPr>
          <w:rFonts w:ascii="Liberation Serif" w:hAnsi="Liberation Serif"/>
          <w:sz w:val="28"/>
          <w:szCs w:val="28"/>
        </w:rPr>
        <w:t>)</w:t>
      </w:r>
      <w:r w:rsidRPr="00151CE0">
        <w:rPr>
          <w:rFonts w:ascii="Liberation Serif" w:hAnsi="Liberation Serif"/>
          <w:sz w:val="28"/>
          <w:szCs w:val="28"/>
        </w:rPr>
        <w:t xml:space="preserve"> подпункт 1 пункта </w:t>
      </w:r>
      <w:r>
        <w:rPr>
          <w:rFonts w:ascii="Liberation Serif" w:hAnsi="Liberation Serif"/>
          <w:sz w:val="28"/>
          <w:szCs w:val="28"/>
        </w:rPr>
        <w:t>25</w:t>
      </w:r>
      <w:r w:rsidRPr="00151CE0">
        <w:rPr>
          <w:rFonts w:ascii="Liberation Serif" w:hAnsi="Liberation Serif"/>
          <w:sz w:val="28"/>
          <w:szCs w:val="28"/>
        </w:rPr>
        <w:t xml:space="preserve"> решения изложить в следующей редакции:</w:t>
      </w:r>
    </w:p>
    <w:p w:rsidR="00553E87" w:rsidRPr="003E5B34" w:rsidRDefault="00553E87" w:rsidP="00003696">
      <w:pPr>
        <w:pStyle w:val="BodyText"/>
        <w:tabs>
          <w:tab w:val="left" w:pos="709"/>
        </w:tabs>
        <w:spacing w:after="0"/>
        <w:ind w:left="1134" w:hanging="425"/>
        <w:jc w:val="both"/>
        <w:rPr>
          <w:color w:val="FF6600"/>
          <w:sz w:val="28"/>
          <w:szCs w:val="28"/>
        </w:rPr>
      </w:pPr>
      <w:r w:rsidRPr="00151CE0">
        <w:rPr>
          <w:sz w:val="28"/>
          <w:szCs w:val="28"/>
        </w:rPr>
        <w:t xml:space="preserve">«1) </w:t>
      </w:r>
      <w:r>
        <w:rPr>
          <w:sz w:val="28"/>
          <w:szCs w:val="28"/>
        </w:rPr>
        <w:t>78</w:t>
      </w:r>
      <w:r w:rsidRPr="00151CE0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151CE0">
        <w:rPr>
          <w:sz w:val="28"/>
          <w:szCs w:val="28"/>
        </w:rPr>
        <w:t xml:space="preserve"> тысяч рублей на 2025 год;»;</w:t>
      </w:r>
    </w:p>
    <w:p w:rsidR="00553E87" w:rsidRPr="00037799" w:rsidRDefault="00553E87" w:rsidP="00B11C1B">
      <w:pPr>
        <w:ind w:firstLine="709"/>
        <w:jc w:val="both"/>
        <w:outlineLvl w:val="0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13</w:t>
      </w:r>
      <w:r w:rsidRPr="00371869">
        <w:rPr>
          <w:rFonts w:ascii="Liberation Serif" w:hAnsi="Liberation Serif" w:cs="Liberation Serif"/>
          <w:sz w:val="28"/>
          <w:szCs w:val="28"/>
        </w:rPr>
        <w:t>)</w:t>
      </w:r>
      <w:r w:rsidRPr="00037799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037799">
        <w:rPr>
          <w:rFonts w:ascii="Liberation Serif" w:hAnsi="Liberation Serif"/>
          <w:color w:val="000000"/>
          <w:sz w:val="28"/>
          <w:szCs w:val="28"/>
        </w:rPr>
        <w:t>Приложение 2 к решению «Свод доходов бюджета Каменск-Уральского городского округа на 2025 год и плановый период 2026 и 2027 годов» изложить в новой редакции согласно Приложению 1 к настоящему решению;</w:t>
      </w:r>
    </w:p>
    <w:p w:rsidR="00553E87" w:rsidRPr="00F74DB3" w:rsidRDefault="00553E87" w:rsidP="00CF0214">
      <w:pPr>
        <w:pStyle w:val="BodyTextIndent"/>
        <w:tabs>
          <w:tab w:val="left" w:pos="709"/>
        </w:tabs>
        <w:rPr>
          <w:rFonts w:ascii="Liberation Serif" w:hAnsi="Liberation Serif"/>
          <w:sz w:val="28"/>
          <w:szCs w:val="28"/>
        </w:rPr>
      </w:pPr>
      <w:r w:rsidRPr="00371869">
        <w:rPr>
          <w:rFonts w:ascii="Liberation Serif" w:hAnsi="Liberation Serif"/>
          <w:sz w:val="28"/>
          <w:szCs w:val="28"/>
        </w:rPr>
        <w:t>14)</w:t>
      </w:r>
      <w:r w:rsidRPr="003E5B34">
        <w:rPr>
          <w:rFonts w:ascii="Liberation Serif" w:hAnsi="Liberation Serif"/>
          <w:color w:val="FF6600"/>
          <w:sz w:val="28"/>
          <w:szCs w:val="28"/>
        </w:rPr>
        <w:t xml:space="preserve"> </w:t>
      </w:r>
      <w:r w:rsidRPr="00F74DB3">
        <w:rPr>
          <w:rFonts w:ascii="Liberation Serif" w:hAnsi="Liberation Serif"/>
          <w:sz w:val="28"/>
          <w:szCs w:val="28"/>
        </w:rPr>
        <w:t>Приложение 3 к решению «</w:t>
      </w:r>
      <w:r w:rsidRPr="00F74DB3">
        <w:rPr>
          <w:rFonts w:ascii="Liberation Serif" w:hAnsi="Liberation Serif" w:cs="Liberation Serif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Каменск-Уральского городского округа на 2025 год и плановый период 2026 и 2027 годов</w:t>
      </w:r>
      <w:r w:rsidRPr="00F74DB3">
        <w:rPr>
          <w:rFonts w:ascii="Liberation Serif" w:hAnsi="Liberation Serif"/>
          <w:sz w:val="28"/>
          <w:szCs w:val="28"/>
        </w:rPr>
        <w:t>» изложить в новой редакции согласно Приложению 2 к настоящему решению;</w:t>
      </w:r>
    </w:p>
    <w:p w:rsidR="00553E87" w:rsidRPr="003E5B34" w:rsidRDefault="00553E87" w:rsidP="0094751B">
      <w:pPr>
        <w:tabs>
          <w:tab w:val="left" w:pos="200"/>
          <w:tab w:val="left" w:pos="426"/>
          <w:tab w:val="left" w:pos="540"/>
          <w:tab w:val="left" w:pos="709"/>
          <w:tab w:val="left" w:pos="900"/>
        </w:tabs>
        <w:ind w:firstLine="709"/>
        <w:jc w:val="both"/>
        <w:rPr>
          <w:rFonts w:ascii="Liberation Serif" w:hAnsi="Liberation Serif"/>
          <w:color w:val="FF6600"/>
          <w:sz w:val="28"/>
          <w:szCs w:val="28"/>
        </w:rPr>
      </w:pPr>
      <w:r w:rsidRPr="00371869">
        <w:rPr>
          <w:rFonts w:ascii="Liberation Serif" w:hAnsi="Liberation Serif"/>
          <w:sz w:val="28"/>
          <w:szCs w:val="28"/>
        </w:rPr>
        <w:t>15) Приложение</w:t>
      </w:r>
      <w:r w:rsidRPr="00F74DB3">
        <w:rPr>
          <w:rFonts w:ascii="Liberation Serif" w:hAnsi="Liberation Serif"/>
          <w:sz w:val="28"/>
          <w:szCs w:val="28"/>
        </w:rPr>
        <w:t xml:space="preserve"> 4 к решению «</w:t>
      </w:r>
      <w:r w:rsidRPr="00F74DB3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2025 год и плановый период 2026 и 2027 годов</w:t>
      </w:r>
      <w:r w:rsidRPr="00F74DB3">
        <w:rPr>
          <w:rFonts w:ascii="Liberation Serif" w:hAnsi="Liberation Serif"/>
          <w:sz w:val="28"/>
          <w:szCs w:val="28"/>
        </w:rPr>
        <w:t>» изложить в новой редакции согласно Приложению 3 к настоящему решению;</w:t>
      </w:r>
      <w:r w:rsidRPr="003E5B34">
        <w:rPr>
          <w:rFonts w:ascii="Liberation Serif" w:hAnsi="Liberation Serif"/>
          <w:color w:val="FF6600"/>
          <w:sz w:val="28"/>
          <w:szCs w:val="28"/>
        </w:rPr>
        <w:t xml:space="preserve">         </w:t>
      </w:r>
    </w:p>
    <w:p w:rsidR="00553E87" w:rsidRPr="00F74DB3" w:rsidRDefault="00553E87" w:rsidP="00B61722">
      <w:pPr>
        <w:tabs>
          <w:tab w:val="left" w:pos="540"/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371869">
        <w:rPr>
          <w:rFonts w:ascii="Liberation Serif" w:hAnsi="Liberation Serif"/>
          <w:sz w:val="28"/>
          <w:szCs w:val="28"/>
        </w:rPr>
        <w:t>16)</w:t>
      </w:r>
      <w:r w:rsidRPr="003E5B34">
        <w:rPr>
          <w:rFonts w:ascii="Liberation Serif" w:hAnsi="Liberation Serif"/>
          <w:color w:val="FF6600"/>
          <w:sz w:val="28"/>
          <w:szCs w:val="28"/>
        </w:rPr>
        <w:t xml:space="preserve"> </w:t>
      </w:r>
      <w:r w:rsidRPr="00F74DB3">
        <w:rPr>
          <w:rFonts w:ascii="Liberation Serif" w:hAnsi="Liberation Serif"/>
          <w:sz w:val="28"/>
          <w:szCs w:val="28"/>
        </w:rPr>
        <w:t>Приложение 5 к решению «</w:t>
      </w:r>
      <w:r w:rsidRPr="00F74DB3">
        <w:rPr>
          <w:rFonts w:ascii="Liberation Serif" w:hAnsi="Liberation Serif" w:cs="Liberation Serif"/>
          <w:sz w:val="28"/>
          <w:szCs w:val="28"/>
        </w:rPr>
        <w:t>Перечень муниципальных программ Каменск-Уральского городского округа, подлежащих реализации в 2025 году и плановом периоде 2026 и 2027годов</w:t>
      </w:r>
      <w:r w:rsidRPr="00F74DB3">
        <w:rPr>
          <w:rFonts w:ascii="Liberation Serif" w:hAnsi="Liberation Serif"/>
          <w:sz w:val="28"/>
          <w:szCs w:val="28"/>
        </w:rPr>
        <w:t>» изложить в новой редакции согласно Приложению 4 к настоящему решению;</w:t>
      </w:r>
    </w:p>
    <w:p w:rsidR="00553E87" w:rsidRPr="00037799" w:rsidRDefault="00553E87" w:rsidP="00B61722">
      <w:pPr>
        <w:tabs>
          <w:tab w:val="left" w:pos="709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371869">
        <w:rPr>
          <w:rFonts w:ascii="Liberation Serif" w:hAnsi="Liberation Serif"/>
          <w:sz w:val="28"/>
          <w:szCs w:val="28"/>
        </w:rPr>
        <w:t>17) Приложение 6 к решению «Свод источников внутреннего финансирования</w:t>
      </w:r>
      <w:r w:rsidRPr="00037799">
        <w:rPr>
          <w:rFonts w:ascii="Liberation Serif" w:hAnsi="Liberation Serif"/>
          <w:color w:val="000000"/>
          <w:sz w:val="28"/>
          <w:szCs w:val="28"/>
        </w:rPr>
        <w:t xml:space="preserve"> дефицита бюджета Каменск-Уральского городского округа на 2025 год и плановый период 2026 и 2027 годов» изложить в новой редакции согласно Приложению 5 к настоящему решению.</w:t>
      </w:r>
    </w:p>
    <w:p w:rsidR="00553E87" w:rsidRPr="00566D44" w:rsidRDefault="00553E87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66D44">
        <w:rPr>
          <w:rFonts w:ascii="Liberation Serif" w:hAnsi="Liberation Serif" w:cs="Liberation Serif"/>
          <w:sz w:val="28"/>
          <w:szCs w:val="28"/>
        </w:rPr>
        <w:t xml:space="preserve">2.  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553E87" w:rsidRPr="00566D44" w:rsidRDefault="00553E87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66D44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комитет по экономической политике, бюджету и налогам (Чешихин Э.П.).</w:t>
      </w:r>
    </w:p>
    <w:p w:rsidR="00553E87" w:rsidRPr="00C35DD7" w:rsidRDefault="00553E87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553E87" w:rsidRPr="00C35DD7" w:rsidRDefault="00553E87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553E87" w:rsidRPr="00566D44" w:rsidRDefault="00553E87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Председатель Думы</w:t>
      </w:r>
    </w:p>
    <w:p w:rsidR="00553E87" w:rsidRPr="00566D44" w:rsidRDefault="00553E87" w:rsidP="00FF30F3">
      <w:pPr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566D44">
        <w:rPr>
          <w:rFonts w:ascii="Liberation Serif" w:hAnsi="Liberation Serif"/>
          <w:sz w:val="28"/>
          <w:szCs w:val="28"/>
        </w:rPr>
        <w:tab/>
      </w:r>
      <w:r w:rsidRPr="00566D44">
        <w:rPr>
          <w:rFonts w:ascii="Liberation Serif" w:hAnsi="Liberation Serif"/>
          <w:sz w:val="28"/>
          <w:szCs w:val="28"/>
        </w:rPr>
        <w:tab/>
      </w:r>
      <w:r w:rsidRPr="00566D44">
        <w:rPr>
          <w:rFonts w:ascii="Liberation Serif" w:hAnsi="Liberation Serif"/>
          <w:sz w:val="28"/>
          <w:szCs w:val="28"/>
        </w:rPr>
        <w:tab/>
      </w:r>
      <w:r w:rsidRPr="00566D44">
        <w:rPr>
          <w:rFonts w:ascii="Liberation Serif" w:hAnsi="Liberation Serif"/>
          <w:sz w:val="28"/>
          <w:szCs w:val="28"/>
        </w:rPr>
        <w:tab/>
        <w:t xml:space="preserve">       </w:t>
      </w:r>
      <w:r w:rsidRPr="00F403B0">
        <w:rPr>
          <w:rFonts w:ascii="Liberation Serif" w:hAnsi="Liberation Serif"/>
          <w:sz w:val="28"/>
          <w:szCs w:val="28"/>
        </w:rPr>
        <w:t xml:space="preserve"> </w:t>
      </w:r>
      <w:r w:rsidRPr="00566D44">
        <w:rPr>
          <w:rFonts w:ascii="Liberation Serif" w:hAnsi="Liberation Serif"/>
          <w:sz w:val="28"/>
          <w:szCs w:val="28"/>
        </w:rPr>
        <w:t xml:space="preserve">  В.И. Пермяков</w:t>
      </w:r>
    </w:p>
    <w:p w:rsidR="00553E87" w:rsidRDefault="00553E87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</w:p>
    <w:p w:rsidR="00553E87" w:rsidRDefault="00553E87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</w:p>
    <w:p w:rsidR="00553E87" w:rsidRPr="00566D44" w:rsidRDefault="00553E87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Глава</w:t>
      </w:r>
    </w:p>
    <w:p w:rsidR="00553E87" w:rsidRPr="00566D44" w:rsidRDefault="00553E87" w:rsidP="00FF30F3">
      <w:pPr>
        <w:tabs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566D44">
        <w:rPr>
          <w:rFonts w:ascii="Liberation Serif" w:hAnsi="Liberation Serif"/>
          <w:sz w:val="28"/>
          <w:szCs w:val="28"/>
        </w:rPr>
        <w:tab/>
      </w:r>
      <w:r w:rsidRPr="00566D44">
        <w:rPr>
          <w:rFonts w:ascii="Liberation Serif" w:hAnsi="Liberation Serif"/>
          <w:sz w:val="28"/>
          <w:szCs w:val="28"/>
        </w:rPr>
        <w:tab/>
        <w:t xml:space="preserve">                          </w:t>
      </w:r>
      <w:r>
        <w:rPr>
          <w:rFonts w:ascii="Liberation Serif" w:hAnsi="Liberation Serif"/>
          <w:sz w:val="28"/>
          <w:szCs w:val="28"/>
        </w:rPr>
        <w:t xml:space="preserve">  </w:t>
      </w:r>
      <w:r w:rsidRPr="00566D44">
        <w:rPr>
          <w:rFonts w:ascii="Liberation Serif" w:hAnsi="Liberation Serif"/>
          <w:sz w:val="28"/>
          <w:szCs w:val="28"/>
        </w:rPr>
        <w:t xml:space="preserve"> А.А. Герасимов</w:t>
      </w:r>
    </w:p>
    <w:sectPr w:rsidR="00553E87" w:rsidRPr="00566D44" w:rsidSect="00C95B26"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E87" w:rsidRDefault="00553E87" w:rsidP="00180804">
      <w:r>
        <w:separator/>
      </w:r>
    </w:p>
  </w:endnote>
  <w:endnote w:type="continuationSeparator" w:id="0">
    <w:p w:rsidR="00553E87" w:rsidRDefault="00553E87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E87" w:rsidRDefault="00553E87" w:rsidP="00180804">
      <w:r>
        <w:separator/>
      </w:r>
    </w:p>
  </w:footnote>
  <w:footnote w:type="continuationSeparator" w:id="0">
    <w:p w:rsidR="00553E87" w:rsidRDefault="00553E87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E87" w:rsidRDefault="00553E87">
    <w:pPr>
      <w:pStyle w:val="Header"/>
      <w:jc w:val="center"/>
    </w:pPr>
    <w:fldSimple w:instr=" PAGE   \* MERGEFORMAT ">
      <w:r>
        <w:rPr>
          <w:noProof/>
        </w:rPr>
        <w:t>3</w:t>
      </w:r>
    </w:fldSimple>
  </w:p>
  <w:p w:rsidR="00553E87" w:rsidRDefault="00553E8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B6C0E"/>
    <w:multiLevelType w:val="hybridMultilevel"/>
    <w:tmpl w:val="40CC311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77B39A3"/>
    <w:multiLevelType w:val="multilevel"/>
    <w:tmpl w:val="E6D631CE"/>
    <w:lvl w:ilvl="0">
      <w:start w:val="1"/>
      <w:numFmt w:val="decimal"/>
      <w:lvlText w:val="%1"/>
      <w:lvlJc w:val="left"/>
      <w:pPr>
        <w:ind w:left="540" w:hanging="540"/>
      </w:pPr>
      <w:rPr>
        <w:rFonts w:cs="Liberation Serif" w:hint="default"/>
      </w:rPr>
    </w:lvl>
    <w:lvl w:ilvl="1">
      <w:start w:val="11"/>
      <w:numFmt w:val="decimal"/>
      <w:lvlText w:val="%1)%2"/>
      <w:lvlJc w:val="left"/>
      <w:pPr>
        <w:ind w:left="1997" w:hanging="720"/>
      </w:pPr>
      <w:rPr>
        <w:rFonts w:cs="Liberation Serif" w:hint="default"/>
      </w:rPr>
    </w:lvl>
    <w:lvl w:ilvl="2">
      <w:start w:val="1"/>
      <w:numFmt w:val="decimal"/>
      <w:lvlText w:val="%1)%2.%3"/>
      <w:lvlJc w:val="left"/>
      <w:pPr>
        <w:ind w:left="2220" w:hanging="720"/>
      </w:pPr>
      <w:rPr>
        <w:rFonts w:cs="Liberation Serif" w:hint="default"/>
      </w:rPr>
    </w:lvl>
    <w:lvl w:ilvl="3">
      <w:start w:val="1"/>
      <w:numFmt w:val="decimal"/>
      <w:lvlText w:val="%1)%2.%3.%4"/>
      <w:lvlJc w:val="left"/>
      <w:pPr>
        <w:ind w:left="3330" w:hanging="1080"/>
      </w:pPr>
      <w:rPr>
        <w:rFonts w:cs="Liberation Serif" w:hint="default"/>
      </w:rPr>
    </w:lvl>
    <w:lvl w:ilvl="4">
      <w:start w:val="1"/>
      <w:numFmt w:val="decimal"/>
      <w:lvlText w:val="%1)%2.%3.%4.%5"/>
      <w:lvlJc w:val="left"/>
      <w:pPr>
        <w:ind w:left="4080" w:hanging="1080"/>
      </w:pPr>
      <w:rPr>
        <w:rFonts w:cs="Liberation Serif" w:hint="default"/>
      </w:rPr>
    </w:lvl>
    <w:lvl w:ilvl="5">
      <w:start w:val="1"/>
      <w:numFmt w:val="decimal"/>
      <w:lvlText w:val="%1)%2.%3.%4.%5.%6"/>
      <w:lvlJc w:val="left"/>
      <w:pPr>
        <w:ind w:left="5190" w:hanging="1440"/>
      </w:pPr>
      <w:rPr>
        <w:rFonts w:cs="Liberation Serif" w:hint="default"/>
      </w:rPr>
    </w:lvl>
    <w:lvl w:ilvl="6">
      <w:start w:val="1"/>
      <w:numFmt w:val="decimal"/>
      <w:lvlText w:val="%1)%2.%3.%4.%5.%6.%7"/>
      <w:lvlJc w:val="left"/>
      <w:pPr>
        <w:ind w:left="5940" w:hanging="1440"/>
      </w:pPr>
      <w:rPr>
        <w:rFonts w:cs="Liberation Serif" w:hint="default"/>
      </w:rPr>
    </w:lvl>
    <w:lvl w:ilvl="7">
      <w:start w:val="1"/>
      <w:numFmt w:val="decimal"/>
      <w:lvlText w:val="%1)%2.%3.%4.%5.%6.%7.%8"/>
      <w:lvlJc w:val="left"/>
      <w:pPr>
        <w:ind w:left="7050" w:hanging="1800"/>
      </w:pPr>
      <w:rPr>
        <w:rFonts w:cs="Liberation Serif" w:hint="default"/>
      </w:rPr>
    </w:lvl>
    <w:lvl w:ilvl="8">
      <w:start w:val="1"/>
      <w:numFmt w:val="decimal"/>
      <w:lvlText w:val="%1)%2.%3.%4.%5.%6.%7.%8.%9"/>
      <w:lvlJc w:val="left"/>
      <w:pPr>
        <w:ind w:left="8160" w:hanging="2160"/>
      </w:pPr>
      <w:rPr>
        <w:rFonts w:cs="Liberation Serif" w:hint="default"/>
      </w:rPr>
    </w:lvl>
  </w:abstractNum>
  <w:abstractNum w:abstractNumId="2">
    <w:nsid w:val="2FA75B0C"/>
    <w:multiLevelType w:val="hybridMultilevel"/>
    <w:tmpl w:val="2F8A0712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6367960"/>
    <w:multiLevelType w:val="hybridMultilevel"/>
    <w:tmpl w:val="7668146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E490CB1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5A47FD0"/>
    <w:multiLevelType w:val="hybridMultilevel"/>
    <w:tmpl w:val="C5DC11C4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7">
    <w:nsid w:val="787C0E73"/>
    <w:multiLevelType w:val="hybridMultilevel"/>
    <w:tmpl w:val="6A269350"/>
    <w:lvl w:ilvl="0" w:tplc="5D447F70">
      <w:start w:val="3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3696"/>
    <w:rsid w:val="000037B9"/>
    <w:rsid w:val="0000749B"/>
    <w:rsid w:val="0001124B"/>
    <w:rsid w:val="000122E5"/>
    <w:rsid w:val="0001405F"/>
    <w:rsid w:val="00015791"/>
    <w:rsid w:val="0001700F"/>
    <w:rsid w:val="00017965"/>
    <w:rsid w:val="00020275"/>
    <w:rsid w:val="00021776"/>
    <w:rsid w:val="0002216E"/>
    <w:rsid w:val="0002318F"/>
    <w:rsid w:val="000235B8"/>
    <w:rsid w:val="000306BE"/>
    <w:rsid w:val="00030981"/>
    <w:rsid w:val="000313A8"/>
    <w:rsid w:val="0003347F"/>
    <w:rsid w:val="00034970"/>
    <w:rsid w:val="000373BE"/>
    <w:rsid w:val="000375EE"/>
    <w:rsid w:val="00037799"/>
    <w:rsid w:val="0004092D"/>
    <w:rsid w:val="00041DBA"/>
    <w:rsid w:val="00042482"/>
    <w:rsid w:val="00046795"/>
    <w:rsid w:val="00046B9B"/>
    <w:rsid w:val="00051B29"/>
    <w:rsid w:val="000540F3"/>
    <w:rsid w:val="0005454C"/>
    <w:rsid w:val="00054622"/>
    <w:rsid w:val="0005689E"/>
    <w:rsid w:val="00056BEC"/>
    <w:rsid w:val="00057BD1"/>
    <w:rsid w:val="00057D62"/>
    <w:rsid w:val="000603A7"/>
    <w:rsid w:val="0006076A"/>
    <w:rsid w:val="0006141F"/>
    <w:rsid w:val="00062171"/>
    <w:rsid w:val="0006432E"/>
    <w:rsid w:val="00065DA9"/>
    <w:rsid w:val="000674C2"/>
    <w:rsid w:val="00067BF7"/>
    <w:rsid w:val="00070440"/>
    <w:rsid w:val="000719CF"/>
    <w:rsid w:val="0007378A"/>
    <w:rsid w:val="00074082"/>
    <w:rsid w:val="000754CC"/>
    <w:rsid w:val="00075D61"/>
    <w:rsid w:val="00077324"/>
    <w:rsid w:val="000776AC"/>
    <w:rsid w:val="00083474"/>
    <w:rsid w:val="00083A4B"/>
    <w:rsid w:val="00083D19"/>
    <w:rsid w:val="00084713"/>
    <w:rsid w:val="00084D71"/>
    <w:rsid w:val="00086483"/>
    <w:rsid w:val="00086B86"/>
    <w:rsid w:val="00093963"/>
    <w:rsid w:val="00095131"/>
    <w:rsid w:val="00097415"/>
    <w:rsid w:val="00097A75"/>
    <w:rsid w:val="000A0259"/>
    <w:rsid w:val="000A2679"/>
    <w:rsid w:val="000A2894"/>
    <w:rsid w:val="000A508E"/>
    <w:rsid w:val="000A74F5"/>
    <w:rsid w:val="000B0CBF"/>
    <w:rsid w:val="000B1E6C"/>
    <w:rsid w:val="000B32F0"/>
    <w:rsid w:val="000B3A68"/>
    <w:rsid w:val="000B3A7E"/>
    <w:rsid w:val="000B41B3"/>
    <w:rsid w:val="000B56FD"/>
    <w:rsid w:val="000B650E"/>
    <w:rsid w:val="000B6AE5"/>
    <w:rsid w:val="000C1159"/>
    <w:rsid w:val="000C347C"/>
    <w:rsid w:val="000C46A8"/>
    <w:rsid w:val="000C4F06"/>
    <w:rsid w:val="000C7117"/>
    <w:rsid w:val="000D1DB7"/>
    <w:rsid w:val="000D3B7A"/>
    <w:rsid w:val="000D50C3"/>
    <w:rsid w:val="000D5803"/>
    <w:rsid w:val="000D5A48"/>
    <w:rsid w:val="000E18DB"/>
    <w:rsid w:val="000E1991"/>
    <w:rsid w:val="000E1E4B"/>
    <w:rsid w:val="000E23A8"/>
    <w:rsid w:val="000E4279"/>
    <w:rsid w:val="000E61A4"/>
    <w:rsid w:val="000F03DC"/>
    <w:rsid w:val="000F1BCB"/>
    <w:rsid w:val="000F4804"/>
    <w:rsid w:val="000F586A"/>
    <w:rsid w:val="000F5AE3"/>
    <w:rsid w:val="0010048B"/>
    <w:rsid w:val="001017BB"/>
    <w:rsid w:val="00102D9D"/>
    <w:rsid w:val="00103866"/>
    <w:rsid w:val="00105E61"/>
    <w:rsid w:val="001067CF"/>
    <w:rsid w:val="00110F7E"/>
    <w:rsid w:val="00115CCF"/>
    <w:rsid w:val="00115D99"/>
    <w:rsid w:val="001162FA"/>
    <w:rsid w:val="00116580"/>
    <w:rsid w:val="0011717A"/>
    <w:rsid w:val="00120EA5"/>
    <w:rsid w:val="00122464"/>
    <w:rsid w:val="00123D06"/>
    <w:rsid w:val="00123FA2"/>
    <w:rsid w:val="001244D0"/>
    <w:rsid w:val="00124B40"/>
    <w:rsid w:val="0012522B"/>
    <w:rsid w:val="001253EE"/>
    <w:rsid w:val="00126B0D"/>
    <w:rsid w:val="001272CC"/>
    <w:rsid w:val="00127FC9"/>
    <w:rsid w:val="0013085F"/>
    <w:rsid w:val="001314FD"/>
    <w:rsid w:val="00133698"/>
    <w:rsid w:val="001359CE"/>
    <w:rsid w:val="001400D5"/>
    <w:rsid w:val="0014061A"/>
    <w:rsid w:val="00140A70"/>
    <w:rsid w:val="00141158"/>
    <w:rsid w:val="0014272A"/>
    <w:rsid w:val="00142AEB"/>
    <w:rsid w:val="0014379F"/>
    <w:rsid w:val="0014414E"/>
    <w:rsid w:val="00144B7B"/>
    <w:rsid w:val="0014732D"/>
    <w:rsid w:val="0015138A"/>
    <w:rsid w:val="001515AE"/>
    <w:rsid w:val="00151885"/>
    <w:rsid w:val="00151CE0"/>
    <w:rsid w:val="001524C7"/>
    <w:rsid w:val="001538F7"/>
    <w:rsid w:val="00153F28"/>
    <w:rsid w:val="00154A2B"/>
    <w:rsid w:val="00155065"/>
    <w:rsid w:val="001575C6"/>
    <w:rsid w:val="0016012F"/>
    <w:rsid w:val="001607E7"/>
    <w:rsid w:val="00160D27"/>
    <w:rsid w:val="001615CD"/>
    <w:rsid w:val="001620AE"/>
    <w:rsid w:val="0016370E"/>
    <w:rsid w:val="00164704"/>
    <w:rsid w:val="00165255"/>
    <w:rsid w:val="00165E5B"/>
    <w:rsid w:val="00166AC1"/>
    <w:rsid w:val="001716E1"/>
    <w:rsid w:val="00171CB0"/>
    <w:rsid w:val="00172B24"/>
    <w:rsid w:val="00173C4B"/>
    <w:rsid w:val="001760D4"/>
    <w:rsid w:val="00177693"/>
    <w:rsid w:val="00177CA9"/>
    <w:rsid w:val="00180804"/>
    <w:rsid w:val="00180AF3"/>
    <w:rsid w:val="00180D51"/>
    <w:rsid w:val="00185718"/>
    <w:rsid w:val="00193B45"/>
    <w:rsid w:val="001969DE"/>
    <w:rsid w:val="00196E31"/>
    <w:rsid w:val="00197FCB"/>
    <w:rsid w:val="001A00B5"/>
    <w:rsid w:val="001A0180"/>
    <w:rsid w:val="001A0C1C"/>
    <w:rsid w:val="001A1015"/>
    <w:rsid w:val="001A1724"/>
    <w:rsid w:val="001A1F2B"/>
    <w:rsid w:val="001A27BB"/>
    <w:rsid w:val="001A2C39"/>
    <w:rsid w:val="001A45E9"/>
    <w:rsid w:val="001A4A17"/>
    <w:rsid w:val="001A5975"/>
    <w:rsid w:val="001A64A5"/>
    <w:rsid w:val="001A6E96"/>
    <w:rsid w:val="001B0CD3"/>
    <w:rsid w:val="001B0EF7"/>
    <w:rsid w:val="001B210C"/>
    <w:rsid w:val="001B2286"/>
    <w:rsid w:val="001B45E8"/>
    <w:rsid w:val="001B5C7A"/>
    <w:rsid w:val="001C0B56"/>
    <w:rsid w:val="001C132D"/>
    <w:rsid w:val="001C1B54"/>
    <w:rsid w:val="001C1DDA"/>
    <w:rsid w:val="001C24FF"/>
    <w:rsid w:val="001C3F51"/>
    <w:rsid w:val="001C42D8"/>
    <w:rsid w:val="001C44DB"/>
    <w:rsid w:val="001C4C37"/>
    <w:rsid w:val="001C5157"/>
    <w:rsid w:val="001C7131"/>
    <w:rsid w:val="001C763A"/>
    <w:rsid w:val="001C76FD"/>
    <w:rsid w:val="001C7A7C"/>
    <w:rsid w:val="001C7E05"/>
    <w:rsid w:val="001D0FDA"/>
    <w:rsid w:val="001D1374"/>
    <w:rsid w:val="001D1AE6"/>
    <w:rsid w:val="001D2B31"/>
    <w:rsid w:val="001D52D0"/>
    <w:rsid w:val="001D5B33"/>
    <w:rsid w:val="001D5BAC"/>
    <w:rsid w:val="001D5BB6"/>
    <w:rsid w:val="001D72F8"/>
    <w:rsid w:val="001E105D"/>
    <w:rsid w:val="001E1AC5"/>
    <w:rsid w:val="001E20E1"/>
    <w:rsid w:val="001E2BC7"/>
    <w:rsid w:val="001E7D58"/>
    <w:rsid w:val="001E7F0C"/>
    <w:rsid w:val="001F07DA"/>
    <w:rsid w:val="001F08E7"/>
    <w:rsid w:val="001F1590"/>
    <w:rsid w:val="001F2419"/>
    <w:rsid w:val="001F2F1D"/>
    <w:rsid w:val="001F62ED"/>
    <w:rsid w:val="001F6E4C"/>
    <w:rsid w:val="00200BCC"/>
    <w:rsid w:val="00204797"/>
    <w:rsid w:val="00205464"/>
    <w:rsid w:val="00205B13"/>
    <w:rsid w:val="0021103E"/>
    <w:rsid w:val="0021173D"/>
    <w:rsid w:val="00212580"/>
    <w:rsid w:val="00213E43"/>
    <w:rsid w:val="0022027C"/>
    <w:rsid w:val="00222481"/>
    <w:rsid w:val="00223AB5"/>
    <w:rsid w:val="0022590C"/>
    <w:rsid w:val="00225CB6"/>
    <w:rsid w:val="00226658"/>
    <w:rsid w:val="00226AD1"/>
    <w:rsid w:val="0022747F"/>
    <w:rsid w:val="00230F49"/>
    <w:rsid w:val="0023226A"/>
    <w:rsid w:val="002327C6"/>
    <w:rsid w:val="002336DF"/>
    <w:rsid w:val="002375A5"/>
    <w:rsid w:val="00237D5C"/>
    <w:rsid w:val="00237DA8"/>
    <w:rsid w:val="00246CC9"/>
    <w:rsid w:val="00250BEB"/>
    <w:rsid w:val="00251B9F"/>
    <w:rsid w:val="00254524"/>
    <w:rsid w:val="00254F3A"/>
    <w:rsid w:val="00254FA7"/>
    <w:rsid w:val="002559DB"/>
    <w:rsid w:val="0026062F"/>
    <w:rsid w:val="00261DE7"/>
    <w:rsid w:val="00262160"/>
    <w:rsid w:val="0026219A"/>
    <w:rsid w:val="002629F7"/>
    <w:rsid w:val="0026335C"/>
    <w:rsid w:val="00264198"/>
    <w:rsid w:val="00264A4E"/>
    <w:rsid w:val="00265DFA"/>
    <w:rsid w:val="00267498"/>
    <w:rsid w:val="0027031B"/>
    <w:rsid w:val="002708DE"/>
    <w:rsid w:val="00270A2B"/>
    <w:rsid w:val="00273481"/>
    <w:rsid w:val="00273C81"/>
    <w:rsid w:val="00274F64"/>
    <w:rsid w:val="00275D76"/>
    <w:rsid w:val="00276737"/>
    <w:rsid w:val="00277411"/>
    <w:rsid w:val="002826DD"/>
    <w:rsid w:val="00284A33"/>
    <w:rsid w:val="00285891"/>
    <w:rsid w:val="002861A8"/>
    <w:rsid w:val="00286AC4"/>
    <w:rsid w:val="002907E3"/>
    <w:rsid w:val="002908B7"/>
    <w:rsid w:val="002916EC"/>
    <w:rsid w:val="00291E7A"/>
    <w:rsid w:val="0029233A"/>
    <w:rsid w:val="002935D4"/>
    <w:rsid w:val="00295053"/>
    <w:rsid w:val="00295959"/>
    <w:rsid w:val="00295F51"/>
    <w:rsid w:val="00296141"/>
    <w:rsid w:val="002978AA"/>
    <w:rsid w:val="002A32D4"/>
    <w:rsid w:val="002A373A"/>
    <w:rsid w:val="002A37BD"/>
    <w:rsid w:val="002A3BB8"/>
    <w:rsid w:val="002A40EC"/>
    <w:rsid w:val="002A5F60"/>
    <w:rsid w:val="002B2A7C"/>
    <w:rsid w:val="002B3ADC"/>
    <w:rsid w:val="002B4285"/>
    <w:rsid w:val="002B6BD9"/>
    <w:rsid w:val="002B74AE"/>
    <w:rsid w:val="002C0445"/>
    <w:rsid w:val="002C14B2"/>
    <w:rsid w:val="002C1E13"/>
    <w:rsid w:val="002C28D3"/>
    <w:rsid w:val="002C2977"/>
    <w:rsid w:val="002C4E51"/>
    <w:rsid w:val="002C561B"/>
    <w:rsid w:val="002C72F2"/>
    <w:rsid w:val="002D038A"/>
    <w:rsid w:val="002D0FEF"/>
    <w:rsid w:val="002D27E1"/>
    <w:rsid w:val="002D2EE1"/>
    <w:rsid w:val="002D347B"/>
    <w:rsid w:val="002D438A"/>
    <w:rsid w:val="002D49F2"/>
    <w:rsid w:val="002D5160"/>
    <w:rsid w:val="002D663C"/>
    <w:rsid w:val="002D6661"/>
    <w:rsid w:val="002D7096"/>
    <w:rsid w:val="002E292B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936"/>
    <w:rsid w:val="002F43BD"/>
    <w:rsid w:val="002F4D21"/>
    <w:rsid w:val="002F63B7"/>
    <w:rsid w:val="003003ED"/>
    <w:rsid w:val="00300E14"/>
    <w:rsid w:val="00301773"/>
    <w:rsid w:val="00302AD5"/>
    <w:rsid w:val="00302BC4"/>
    <w:rsid w:val="0030555C"/>
    <w:rsid w:val="00306D7B"/>
    <w:rsid w:val="00307991"/>
    <w:rsid w:val="0031092B"/>
    <w:rsid w:val="00311136"/>
    <w:rsid w:val="00311153"/>
    <w:rsid w:val="00311479"/>
    <w:rsid w:val="00311AC3"/>
    <w:rsid w:val="00314CCA"/>
    <w:rsid w:val="00314F51"/>
    <w:rsid w:val="003151B3"/>
    <w:rsid w:val="00316142"/>
    <w:rsid w:val="00316B4B"/>
    <w:rsid w:val="00316C26"/>
    <w:rsid w:val="003174E4"/>
    <w:rsid w:val="00317E93"/>
    <w:rsid w:val="00320DBB"/>
    <w:rsid w:val="0032111A"/>
    <w:rsid w:val="003237DE"/>
    <w:rsid w:val="0032394A"/>
    <w:rsid w:val="00323EDD"/>
    <w:rsid w:val="00324A31"/>
    <w:rsid w:val="003250B3"/>
    <w:rsid w:val="003254DF"/>
    <w:rsid w:val="00325B21"/>
    <w:rsid w:val="00325FF4"/>
    <w:rsid w:val="0032755B"/>
    <w:rsid w:val="0032764D"/>
    <w:rsid w:val="0032766A"/>
    <w:rsid w:val="00327E16"/>
    <w:rsid w:val="00331754"/>
    <w:rsid w:val="00331D0D"/>
    <w:rsid w:val="00333170"/>
    <w:rsid w:val="00334125"/>
    <w:rsid w:val="0033434C"/>
    <w:rsid w:val="00335EB0"/>
    <w:rsid w:val="00335F58"/>
    <w:rsid w:val="00336B82"/>
    <w:rsid w:val="00336CD2"/>
    <w:rsid w:val="00336F86"/>
    <w:rsid w:val="00336FA5"/>
    <w:rsid w:val="00337492"/>
    <w:rsid w:val="0033794B"/>
    <w:rsid w:val="00341E72"/>
    <w:rsid w:val="00343BC1"/>
    <w:rsid w:val="003443EA"/>
    <w:rsid w:val="00344E6D"/>
    <w:rsid w:val="00345409"/>
    <w:rsid w:val="00350B7A"/>
    <w:rsid w:val="0035243A"/>
    <w:rsid w:val="003528DF"/>
    <w:rsid w:val="00352B7E"/>
    <w:rsid w:val="00354A52"/>
    <w:rsid w:val="0035503F"/>
    <w:rsid w:val="00357BAA"/>
    <w:rsid w:val="00360187"/>
    <w:rsid w:val="00361778"/>
    <w:rsid w:val="003621A6"/>
    <w:rsid w:val="0036226B"/>
    <w:rsid w:val="00363325"/>
    <w:rsid w:val="00364B95"/>
    <w:rsid w:val="00365421"/>
    <w:rsid w:val="00365476"/>
    <w:rsid w:val="003654C7"/>
    <w:rsid w:val="00365A24"/>
    <w:rsid w:val="00370A08"/>
    <w:rsid w:val="00371291"/>
    <w:rsid w:val="00371339"/>
    <w:rsid w:val="00371611"/>
    <w:rsid w:val="00371869"/>
    <w:rsid w:val="00372419"/>
    <w:rsid w:val="003724CE"/>
    <w:rsid w:val="00372BFE"/>
    <w:rsid w:val="00373302"/>
    <w:rsid w:val="003745C1"/>
    <w:rsid w:val="00374C89"/>
    <w:rsid w:val="00374CA6"/>
    <w:rsid w:val="00375A91"/>
    <w:rsid w:val="00375AF0"/>
    <w:rsid w:val="00376955"/>
    <w:rsid w:val="00377336"/>
    <w:rsid w:val="00377DA0"/>
    <w:rsid w:val="0038142B"/>
    <w:rsid w:val="003816E2"/>
    <w:rsid w:val="00382F33"/>
    <w:rsid w:val="003836D7"/>
    <w:rsid w:val="0038409F"/>
    <w:rsid w:val="003861F8"/>
    <w:rsid w:val="00387C57"/>
    <w:rsid w:val="00387F3B"/>
    <w:rsid w:val="00393B0F"/>
    <w:rsid w:val="003943C6"/>
    <w:rsid w:val="00396AD5"/>
    <w:rsid w:val="00396E3A"/>
    <w:rsid w:val="003A1638"/>
    <w:rsid w:val="003A2196"/>
    <w:rsid w:val="003A281C"/>
    <w:rsid w:val="003A4153"/>
    <w:rsid w:val="003A505C"/>
    <w:rsid w:val="003B0FD8"/>
    <w:rsid w:val="003B2483"/>
    <w:rsid w:val="003B3044"/>
    <w:rsid w:val="003B3C2A"/>
    <w:rsid w:val="003B4605"/>
    <w:rsid w:val="003B4DC3"/>
    <w:rsid w:val="003B55B1"/>
    <w:rsid w:val="003B5993"/>
    <w:rsid w:val="003B672C"/>
    <w:rsid w:val="003C16C3"/>
    <w:rsid w:val="003C1EB8"/>
    <w:rsid w:val="003C3129"/>
    <w:rsid w:val="003C4810"/>
    <w:rsid w:val="003C57E6"/>
    <w:rsid w:val="003C6D65"/>
    <w:rsid w:val="003C6FF5"/>
    <w:rsid w:val="003C7374"/>
    <w:rsid w:val="003C738D"/>
    <w:rsid w:val="003C78AA"/>
    <w:rsid w:val="003D136A"/>
    <w:rsid w:val="003D181C"/>
    <w:rsid w:val="003D18FC"/>
    <w:rsid w:val="003D1E62"/>
    <w:rsid w:val="003D3FD9"/>
    <w:rsid w:val="003D4946"/>
    <w:rsid w:val="003D5676"/>
    <w:rsid w:val="003D5971"/>
    <w:rsid w:val="003D632F"/>
    <w:rsid w:val="003D713D"/>
    <w:rsid w:val="003E04E3"/>
    <w:rsid w:val="003E193D"/>
    <w:rsid w:val="003E1D0A"/>
    <w:rsid w:val="003E3636"/>
    <w:rsid w:val="003E4DB0"/>
    <w:rsid w:val="003E5B34"/>
    <w:rsid w:val="003E769F"/>
    <w:rsid w:val="003E773A"/>
    <w:rsid w:val="003F02D4"/>
    <w:rsid w:val="003F29DD"/>
    <w:rsid w:val="003F2D68"/>
    <w:rsid w:val="003F30DB"/>
    <w:rsid w:val="003F6459"/>
    <w:rsid w:val="003F6824"/>
    <w:rsid w:val="004003DB"/>
    <w:rsid w:val="00402B5D"/>
    <w:rsid w:val="00403B26"/>
    <w:rsid w:val="00404780"/>
    <w:rsid w:val="0040645C"/>
    <w:rsid w:val="00406481"/>
    <w:rsid w:val="00407A1B"/>
    <w:rsid w:val="004118AD"/>
    <w:rsid w:val="00412103"/>
    <w:rsid w:val="0041285D"/>
    <w:rsid w:val="00412C19"/>
    <w:rsid w:val="0041306C"/>
    <w:rsid w:val="004154B7"/>
    <w:rsid w:val="00416D5B"/>
    <w:rsid w:val="00421996"/>
    <w:rsid w:val="004220BB"/>
    <w:rsid w:val="0042224C"/>
    <w:rsid w:val="00422767"/>
    <w:rsid w:val="004233AC"/>
    <w:rsid w:val="00423D03"/>
    <w:rsid w:val="00425620"/>
    <w:rsid w:val="00427C0E"/>
    <w:rsid w:val="00427DA7"/>
    <w:rsid w:val="00430565"/>
    <w:rsid w:val="00431515"/>
    <w:rsid w:val="00432303"/>
    <w:rsid w:val="00433A7D"/>
    <w:rsid w:val="004345B2"/>
    <w:rsid w:val="00434BB7"/>
    <w:rsid w:val="004358A9"/>
    <w:rsid w:val="00437626"/>
    <w:rsid w:val="00437F26"/>
    <w:rsid w:val="0044348A"/>
    <w:rsid w:val="00444172"/>
    <w:rsid w:val="00444395"/>
    <w:rsid w:val="0044498F"/>
    <w:rsid w:val="00445CC9"/>
    <w:rsid w:val="00445D79"/>
    <w:rsid w:val="00446E21"/>
    <w:rsid w:val="00446E7F"/>
    <w:rsid w:val="004472CF"/>
    <w:rsid w:val="0044797C"/>
    <w:rsid w:val="0045059C"/>
    <w:rsid w:val="00451B0A"/>
    <w:rsid w:val="00452809"/>
    <w:rsid w:val="00452F8F"/>
    <w:rsid w:val="00453852"/>
    <w:rsid w:val="0045393C"/>
    <w:rsid w:val="00455449"/>
    <w:rsid w:val="004560A4"/>
    <w:rsid w:val="00457146"/>
    <w:rsid w:val="00460A45"/>
    <w:rsid w:val="00463148"/>
    <w:rsid w:val="00466115"/>
    <w:rsid w:val="00466E69"/>
    <w:rsid w:val="00470885"/>
    <w:rsid w:val="00472FAF"/>
    <w:rsid w:val="00474C1F"/>
    <w:rsid w:val="00476133"/>
    <w:rsid w:val="00476495"/>
    <w:rsid w:val="00483826"/>
    <w:rsid w:val="00485508"/>
    <w:rsid w:val="004857CD"/>
    <w:rsid w:val="00487169"/>
    <w:rsid w:val="00491178"/>
    <w:rsid w:val="004938B3"/>
    <w:rsid w:val="00494E0F"/>
    <w:rsid w:val="00495CB0"/>
    <w:rsid w:val="00495E3D"/>
    <w:rsid w:val="00496277"/>
    <w:rsid w:val="00496486"/>
    <w:rsid w:val="00496BDC"/>
    <w:rsid w:val="004972D0"/>
    <w:rsid w:val="004A0774"/>
    <w:rsid w:val="004A14D0"/>
    <w:rsid w:val="004A5B77"/>
    <w:rsid w:val="004A65DD"/>
    <w:rsid w:val="004B0D4D"/>
    <w:rsid w:val="004B0E30"/>
    <w:rsid w:val="004B0F9F"/>
    <w:rsid w:val="004B178D"/>
    <w:rsid w:val="004B1905"/>
    <w:rsid w:val="004B2B8C"/>
    <w:rsid w:val="004B380A"/>
    <w:rsid w:val="004B5A2F"/>
    <w:rsid w:val="004C0A02"/>
    <w:rsid w:val="004C0B73"/>
    <w:rsid w:val="004C0C42"/>
    <w:rsid w:val="004C11B9"/>
    <w:rsid w:val="004C3D72"/>
    <w:rsid w:val="004C74A9"/>
    <w:rsid w:val="004D01F2"/>
    <w:rsid w:val="004D4721"/>
    <w:rsid w:val="004D5437"/>
    <w:rsid w:val="004D549F"/>
    <w:rsid w:val="004D5F85"/>
    <w:rsid w:val="004E0945"/>
    <w:rsid w:val="004E16C4"/>
    <w:rsid w:val="004E1AF1"/>
    <w:rsid w:val="004E2AAD"/>
    <w:rsid w:val="004E49A7"/>
    <w:rsid w:val="004E4ABD"/>
    <w:rsid w:val="004E4C34"/>
    <w:rsid w:val="004E6C4A"/>
    <w:rsid w:val="004F118E"/>
    <w:rsid w:val="004F13DF"/>
    <w:rsid w:val="004F22D2"/>
    <w:rsid w:val="004F23A1"/>
    <w:rsid w:val="004F40CA"/>
    <w:rsid w:val="004F4246"/>
    <w:rsid w:val="004F4B9C"/>
    <w:rsid w:val="004F4EDF"/>
    <w:rsid w:val="004F54A2"/>
    <w:rsid w:val="004F5B2A"/>
    <w:rsid w:val="004F679B"/>
    <w:rsid w:val="00500A2E"/>
    <w:rsid w:val="005017F9"/>
    <w:rsid w:val="00501C5F"/>
    <w:rsid w:val="00502313"/>
    <w:rsid w:val="005024FF"/>
    <w:rsid w:val="005025D9"/>
    <w:rsid w:val="00505FA0"/>
    <w:rsid w:val="00506F62"/>
    <w:rsid w:val="00507CBB"/>
    <w:rsid w:val="005119DA"/>
    <w:rsid w:val="00512631"/>
    <w:rsid w:val="00513E71"/>
    <w:rsid w:val="005170B7"/>
    <w:rsid w:val="00517501"/>
    <w:rsid w:val="005202C2"/>
    <w:rsid w:val="00521328"/>
    <w:rsid w:val="00521C16"/>
    <w:rsid w:val="005226C9"/>
    <w:rsid w:val="005236FB"/>
    <w:rsid w:val="00523821"/>
    <w:rsid w:val="0052433C"/>
    <w:rsid w:val="00524ABE"/>
    <w:rsid w:val="00525DE0"/>
    <w:rsid w:val="0052732A"/>
    <w:rsid w:val="005277F3"/>
    <w:rsid w:val="0052781B"/>
    <w:rsid w:val="00527960"/>
    <w:rsid w:val="00527B63"/>
    <w:rsid w:val="00527BFA"/>
    <w:rsid w:val="00527F68"/>
    <w:rsid w:val="00530B0D"/>
    <w:rsid w:val="00531075"/>
    <w:rsid w:val="0053240D"/>
    <w:rsid w:val="00533A9D"/>
    <w:rsid w:val="0053403A"/>
    <w:rsid w:val="00535343"/>
    <w:rsid w:val="005358CF"/>
    <w:rsid w:val="00536788"/>
    <w:rsid w:val="00536A4D"/>
    <w:rsid w:val="00536EB4"/>
    <w:rsid w:val="00536F18"/>
    <w:rsid w:val="00540A0E"/>
    <w:rsid w:val="005411A5"/>
    <w:rsid w:val="00541DDD"/>
    <w:rsid w:val="0054230E"/>
    <w:rsid w:val="005441D6"/>
    <w:rsid w:val="00544927"/>
    <w:rsid w:val="00544C37"/>
    <w:rsid w:val="00545174"/>
    <w:rsid w:val="00546491"/>
    <w:rsid w:val="00547DD6"/>
    <w:rsid w:val="00551176"/>
    <w:rsid w:val="00551B93"/>
    <w:rsid w:val="00552A87"/>
    <w:rsid w:val="005532DB"/>
    <w:rsid w:val="00553CCA"/>
    <w:rsid w:val="00553E87"/>
    <w:rsid w:val="00554C9C"/>
    <w:rsid w:val="0055557A"/>
    <w:rsid w:val="00557655"/>
    <w:rsid w:val="00560410"/>
    <w:rsid w:val="005621F2"/>
    <w:rsid w:val="00564524"/>
    <w:rsid w:val="00566D44"/>
    <w:rsid w:val="00567705"/>
    <w:rsid w:val="0056799A"/>
    <w:rsid w:val="0057151E"/>
    <w:rsid w:val="00572403"/>
    <w:rsid w:val="00573052"/>
    <w:rsid w:val="00580757"/>
    <w:rsid w:val="00580C93"/>
    <w:rsid w:val="00580CFB"/>
    <w:rsid w:val="00580DB6"/>
    <w:rsid w:val="00586B30"/>
    <w:rsid w:val="005903FD"/>
    <w:rsid w:val="00590890"/>
    <w:rsid w:val="0059099C"/>
    <w:rsid w:val="0059224B"/>
    <w:rsid w:val="00594601"/>
    <w:rsid w:val="0059575B"/>
    <w:rsid w:val="00595C37"/>
    <w:rsid w:val="0059731E"/>
    <w:rsid w:val="00597AF8"/>
    <w:rsid w:val="005A1AE9"/>
    <w:rsid w:val="005A2443"/>
    <w:rsid w:val="005A2654"/>
    <w:rsid w:val="005A3362"/>
    <w:rsid w:val="005A3686"/>
    <w:rsid w:val="005A37C0"/>
    <w:rsid w:val="005A37D4"/>
    <w:rsid w:val="005A3D2C"/>
    <w:rsid w:val="005A40EF"/>
    <w:rsid w:val="005A5A26"/>
    <w:rsid w:val="005A6060"/>
    <w:rsid w:val="005A6BD1"/>
    <w:rsid w:val="005A71AD"/>
    <w:rsid w:val="005A7476"/>
    <w:rsid w:val="005B0C09"/>
    <w:rsid w:val="005B190A"/>
    <w:rsid w:val="005B2B70"/>
    <w:rsid w:val="005B52EE"/>
    <w:rsid w:val="005B67CD"/>
    <w:rsid w:val="005B67E1"/>
    <w:rsid w:val="005B75B0"/>
    <w:rsid w:val="005B7BC0"/>
    <w:rsid w:val="005C0A4D"/>
    <w:rsid w:val="005C1FF8"/>
    <w:rsid w:val="005C2B89"/>
    <w:rsid w:val="005C529E"/>
    <w:rsid w:val="005C544C"/>
    <w:rsid w:val="005C761B"/>
    <w:rsid w:val="005C7ED9"/>
    <w:rsid w:val="005D01F2"/>
    <w:rsid w:val="005D03B6"/>
    <w:rsid w:val="005D0E8D"/>
    <w:rsid w:val="005D172B"/>
    <w:rsid w:val="005D2324"/>
    <w:rsid w:val="005D24F0"/>
    <w:rsid w:val="005D39AD"/>
    <w:rsid w:val="005D4092"/>
    <w:rsid w:val="005D4E8A"/>
    <w:rsid w:val="005D5971"/>
    <w:rsid w:val="005E07A7"/>
    <w:rsid w:val="005E187E"/>
    <w:rsid w:val="005E4B23"/>
    <w:rsid w:val="005E6230"/>
    <w:rsid w:val="005E6CE9"/>
    <w:rsid w:val="005F567E"/>
    <w:rsid w:val="005F60F8"/>
    <w:rsid w:val="005F63EB"/>
    <w:rsid w:val="005F758B"/>
    <w:rsid w:val="005F7942"/>
    <w:rsid w:val="005F7E05"/>
    <w:rsid w:val="006018A2"/>
    <w:rsid w:val="00602427"/>
    <w:rsid w:val="00612777"/>
    <w:rsid w:val="0061447E"/>
    <w:rsid w:val="006167C2"/>
    <w:rsid w:val="00620EFC"/>
    <w:rsid w:val="00622AD2"/>
    <w:rsid w:val="00623A83"/>
    <w:rsid w:val="006259E9"/>
    <w:rsid w:val="00625A66"/>
    <w:rsid w:val="006263A6"/>
    <w:rsid w:val="0063044D"/>
    <w:rsid w:val="00630792"/>
    <w:rsid w:val="00631801"/>
    <w:rsid w:val="006320D1"/>
    <w:rsid w:val="00635FC6"/>
    <w:rsid w:val="006368C3"/>
    <w:rsid w:val="006409F9"/>
    <w:rsid w:val="00640F06"/>
    <w:rsid w:val="00642E7C"/>
    <w:rsid w:val="00642FFE"/>
    <w:rsid w:val="00643013"/>
    <w:rsid w:val="00645DEA"/>
    <w:rsid w:val="006507F9"/>
    <w:rsid w:val="006510D8"/>
    <w:rsid w:val="00652831"/>
    <w:rsid w:val="00654D65"/>
    <w:rsid w:val="0065520A"/>
    <w:rsid w:val="006558B0"/>
    <w:rsid w:val="00655C9C"/>
    <w:rsid w:val="00655EDF"/>
    <w:rsid w:val="0066043D"/>
    <w:rsid w:val="0066215E"/>
    <w:rsid w:val="00662483"/>
    <w:rsid w:val="00662920"/>
    <w:rsid w:val="00663BE0"/>
    <w:rsid w:val="00664DA9"/>
    <w:rsid w:val="006650BA"/>
    <w:rsid w:val="006700E0"/>
    <w:rsid w:val="006708E0"/>
    <w:rsid w:val="00670B23"/>
    <w:rsid w:val="00671AA6"/>
    <w:rsid w:val="00671C6D"/>
    <w:rsid w:val="006720E9"/>
    <w:rsid w:val="00672159"/>
    <w:rsid w:val="00673AAF"/>
    <w:rsid w:val="006766AA"/>
    <w:rsid w:val="00676BAF"/>
    <w:rsid w:val="006813FA"/>
    <w:rsid w:val="006830C5"/>
    <w:rsid w:val="00684E15"/>
    <w:rsid w:val="00685D4E"/>
    <w:rsid w:val="0068627F"/>
    <w:rsid w:val="00686F8D"/>
    <w:rsid w:val="006903A0"/>
    <w:rsid w:val="00692756"/>
    <w:rsid w:val="0069332A"/>
    <w:rsid w:val="00693F0F"/>
    <w:rsid w:val="00695537"/>
    <w:rsid w:val="006A093C"/>
    <w:rsid w:val="006A3873"/>
    <w:rsid w:val="006A39C4"/>
    <w:rsid w:val="006A3B92"/>
    <w:rsid w:val="006A3BF6"/>
    <w:rsid w:val="006A56DB"/>
    <w:rsid w:val="006A5CC0"/>
    <w:rsid w:val="006A6BF2"/>
    <w:rsid w:val="006B0041"/>
    <w:rsid w:val="006B07E8"/>
    <w:rsid w:val="006B15B5"/>
    <w:rsid w:val="006B27CB"/>
    <w:rsid w:val="006B4AF3"/>
    <w:rsid w:val="006B4D94"/>
    <w:rsid w:val="006B62D9"/>
    <w:rsid w:val="006B65F1"/>
    <w:rsid w:val="006C06B3"/>
    <w:rsid w:val="006C0BDD"/>
    <w:rsid w:val="006C1754"/>
    <w:rsid w:val="006C18B2"/>
    <w:rsid w:val="006C1F3D"/>
    <w:rsid w:val="006C28C0"/>
    <w:rsid w:val="006C2F2E"/>
    <w:rsid w:val="006C31E5"/>
    <w:rsid w:val="006C357A"/>
    <w:rsid w:val="006C3874"/>
    <w:rsid w:val="006C41AC"/>
    <w:rsid w:val="006C48DE"/>
    <w:rsid w:val="006C5AC1"/>
    <w:rsid w:val="006C5E58"/>
    <w:rsid w:val="006C5FF4"/>
    <w:rsid w:val="006C6C5E"/>
    <w:rsid w:val="006C7B9A"/>
    <w:rsid w:val="006D14D2"/>
    <w:rsid w:val="006D17D8"/>
    <w:rsid w:val="006D47F9"/>
    <w:rsid w:val="006D517B"/>
    <w:rsid w:val="006D5EB1"/>
    <w:rsid w:val="006D71AE"/>
    <w:rsid w:val="006D7415"/>
    <w:rsid w:val="006D76C4"/>
    <w:rsid w:val="006E0C84"/>
    <w:rsid w:val="006E100A"/>
    <w:rsid w:val="006E1236"/>
    <w:rsid w:val="006E13D5"/>
    <w:rsid w:val="006E1448"/>
    <w:rsid w:val="006E1AA3"/>
    <w:rsid w:val="006E4030"/>
    <w:rsid w:val="006E616E"/>
    <w:rsid w:val="006E6599"/>
    <w:rsid w:val="006E6B33"/>
    <w:rsid w:val="006E766D"/>
    <w:rsid w:val="006E7A29"/>
    <w:rsid w:val="006F0630"/>
    <w:rsid w:val="006F0DBA"/>
    <w:rsid w:val="006F1DF9"/>
    <w:rsid w:val="006F31CC"/>
    <w:rsid w:val="006F621F"/>
    <w:rsid w:val="006F6462"/>
    <w:rsid w:val="006F652A"/>
    <w:rsid w:val="006F6D65"/>
    <w:rsid w:val="006F6FC0"/>
    <w:rsid w:val="006F7AA6"/>
    <w:rsid w:val="006F7CD9"/>
    <w:rsid w:val="00702165"/>
    <w:rsid w:val="0070258E"/>
    <w:rsid w:val="00705224"/>
    <w:rsid w:val="00706887"/>
    <w:rsid w:val="00706E88"/>
    <w:rsid w:val="0070783A"/>
    <w:rsid w:val="00710FA1"/>
    <w:rsid w:val="00712C8A"/>
    <w:rsid w:val="0071313F"/>
    <w:rsid w:val="00713D8B"/>
    <w:rsid w:val="007143E4"/>
    <w:rsid w:val="00714ADC"/>
    <w:rsid w:val="007159CA"/>
    <w:rsid w:val="00715A3B"/>
    <w:rsid w:val="00715ECD"/>
    <w:rsid w:val="0071798C"/>
    <w:rsid w:val="0072053D"/>
    <w:rsid w:val="0072062B"/>
    <w:rsid w:val="00720985"/>
    <w:rsid w:val="00720C42"/>
    <w:rsid w:val="00722686"/>
    <w:rsid w:val="007234E4"/>
    <w:rsid w:val="0072422D"/>
    <w:rsid w:val="00724338"/>
    <w:rsid w:val="007244B5"/>
    <w:rsid w:val="0072452D"/>
    <w:rsid w:val="00725471"/>
    <w:rsid w:val="00730C3F"/>
    <w:rsid w:val="007329E8"/>
    <w:rsid w:val="00732E2C"/>
    <w:rsid w:val="00733BBD"/>
    <w:rsid w:val="00734BE2"/>
    <w:rsid w:val="0074039F"/>
    <w:rsid w:val="00741B18"/>
    <w:rsid w:val="00742F79"/>
    <w:rsid w:val="00744A1A"/>
    <w:rsid w:val="00744B10"/>
    <w:rsid w:val="0074531F"/>
    <w:rsid w:val="0074585B"/>
    <w:rsid w:val="007465A1"/>
    <w:rsid w:val="00750512"/>
    <w:rsid w:val="00750E06"/>
    <w:rsid w:val="00752F38"/>
    <w:rsid w:val="0075565D"/>
    <w:rsid w:val="00755838"/>
    <w:rsid w:val="007635D9"/>
    <w:rsid w:val="007665F5"/>
    <w:rsid w:val="00767A09"/>
    <w:rsid w:val="00767F2C"/>
    <w:rsid w:val="00773BA9"/>
    <w:rsid w:val="007757D6"/>
    <w:rsid w:val="007758A9"/>
    <w:rsid w:val="00775F03"/>
    <w:rsid w:val="00776BA9"/>
    <w:rsid w:val="00777FBE"/>
    <w:rsid w:val="007803F3"/>
    <w:rsid w:val="00781B5D"/>
    <w:rsid w:val="0078317A"/>
    <w:rsid w:val="00783C94"/>
    <w:rsid w:val="00785351"/>
    <w:rsid w:val="007858E0"/>
    <w:rsid w:val="00785FE6"/>
    <w:rsid w:val="007867D9"/>
    <w:rsid w:val="007877B0"/>
    <w:rsid w:val="007907D2"/>
    <w:rsid w:val="007926EC"/>
    <w:rsid w:val="00792AEF"/>
    <w:rsid w:val="00792C11"/>
    <w:rsid w:val="007937F4"/>
    <w:rsid w:val="007952AF"/>
    <w:rsid w:val="00795421"/>
    <w:rsid w:val="007963C6"/>
    <w:rsid w:val="00796C2B"/>
    <w:rsid w:val="007970BB"/>
    <w:rsid w:val="007978B7"/>
    <w:rsid w:val="007A0208"/>
    <w:rsid w:val="007A0666"/>
    <w:rsid w:val="007A1CAD"/>
    <w:rsid w:val="007A3041"/>
    <w:rsid w:val="007A3A45"/>
    <w:rsid w:val="007A5088"/>
    <w:rsid w:val="007A5367"/>
    <w:rsid w:val="007A6E79"/>
    <w:rsid w:val="007A7465"/>
    <w:rsid w:val="007A7901"/>
    <w:rsid w:val="007B120A"/>
    <w:rsid w:val="007B2596"/>
    <w:rsid w:val="007B3AF1"/>
    <w:rsid w:val="007B3B74"/>
    <w:rsid w:val="007B4F98"/>
    <w:rsid w:val="007B52C4"/>
    <w:rsid w:val="007B569D"/>
    <w:rsid w:val="007B56D9"/>
    <w:rsid w:val="007B5D96"/>
    <w:rsid w:val="007B701D"/>
    <w:rsid w:val="007B751F"/>
    <w:rsid w:val="007B7765"/>
    <w:rsid w:val="007C004F"/>
    <w:rsid w:val="007C0764"/>
    <w:rsid w:val="007C2A1D"/>
    <w:rsid w:val="007C2C8C"/>
    <w:rsid w:val="007C4385"/>
    <w:rsid w:val="007C4600"/>
    <w:rsid w:val="007C4764"/>
    <w:rsid w:val="007D1FD1"/>
    <w:rsid w:val="007D3349"/>
    <w:rsid w:val="007D3734"/>
    <w:rsid w:val="007D37A6"/>
    <w:rsid w:val="007D3BA1"/>
    <w:rsid w:val="007D4FBF"/>
    <w:rsid w:val="007D66AD"/>
    <w:rsid w:val="007E2792"/>
    <w:rsid w:val="007E366A"/>
    <w:rsid w:val="007E563A"/>
    <w:rsid w:val="007E72CD"/>
    <w:rsid w:val="007E7C11"/>
    <w:rsid w:val="007F029A"/>
    <w:rsid w:val="007F0457"/>
    <w:rsid w:val="007F0D2B"/>
    <w:rsid w:val="007F1589"/>
    <w:rsid w:val="007F169D"/>
    <w:rsid w:val="007F1D91"/>
    <w:rsid w:val="007F24E4"/>
    <w:rsid w:val="007F41D2"/>
    <w:rsid w:val="007F5F25"/>
    <w:rsid w:val="007F71BD"/>
    <w:rsid w:val="007F72AA"/>
    <w:rsid w:val="007F7C15"/>
    <w:rsid w:val="008054D2"/>
    <w:rsid w:val="00805714"/>
    <w:rsid w:val="00806B3B"/>
    <w:rsid w:val="008105FE"/>
    <w:rsid w:val="00811E7F"/>
    <w:rsid w:val="00813C35"/>
    <w:rsid w:val="00815C8B"/>
    <w:rsid w:val="00817B10"/>
    <w:rsid w:val="00820079"/>
    <w:rsid w:val="008201E7"/>
    <w:rsid w:val="00824590"/>
    <w:rsid w:val="00824599"/>
    <w:rsid w:val="00826738"/>
    <w:rsid w:val="00826D43"/>
    <w:rsid w:val="00831600"/>
    <w:rsid w:val="00831C13"/>
    <w:rsid w:val="0083263A"/>
    <w:rsid w:val="00832834"/>
    <w:rsid w:val="00833B44"/>
    <w:rsid w:val="00834D3B"/>
    <w:rsid w:val="008356CF"/>
    <w:rsid w:val="00835BE8"/>
    <w:rsid w:val="008400D5"/>
    <w:rsid w:val="0084199E"/>
    <w:rsid w:val="00842566"/>
    <w:rsid w:val="00842E7C"/>
    <w:rsid w:val="00844530"/>
    <w:rsid w:val="00846FA1"/>
    <w:rsid w:val="00847CB2"/>
    <w:rsid w:val="00847E64"/>
    <w:rsid w:val="0085024F"/>
    <w:rsid w:val="008513B8"/>
    <w:rsid w:val="00853A28"/>
    <w:rsid w:val="00853E85"/>
    <w:rsid w:val="00854D57"/>
    <w:rsid w:val="00855F1F"/>
    <w:rsid w:val="008562F1"/>
    <w:rsid w:val="00856B1F"/>
    <w:rsid w:val="00857D78"/>
    <w:rsid w:val="0086114F"/>
    <w:rsid w:val="008615D6"/>
    <w:rsid w:val="00862FDB"/>
    <w:rsid w:val="00863F8C"/>
    <w:rsid w:val="00864210"/>
    <w:rsid w:val="00864EE1"/>
    <w:rsid w:val="008653DD"/>
    <w:rsid w:val="00866941"/>
    <w:rsid w:val="00866E7A"/>
    <w:rsid w:val="00867F62"/>
    <w:rsid w:val="00870950"/>
    <w:rsid w:val="00871148"/>
    <w:rsid w:val="00871FB2"/>
    <w:rsid w:val="00872BDC"/>
    <w:rsid w:val="00873143"/>
    <w:rsid w:val="00874483"/>
    <w:rsid w:val="00874DF9"/>
    <w:rsid w:val="00875AAF"/>
    <w:rsid w:val="00876841"/>
    <w:rsid w:val="00877B39"/>
    <w:rsid w:val="00877BD0"/>
    <w:rsid w:val="00877C72"/>
    <w:rsid w:val="00880F4C"/>
    <w:rsid w:val="00882D8D"/>
    <w:rsid w:val="0088452B"/>
    <w:rsid w:val="0088640A"/>
    <w:rsid w:val="00886BBE"/>
    <w:rsid w:val="008878E4"/>
    <w:rsid w:val="00890E08"/>
    <w:rsid w:val="00893476"/>
    <w:rsid w:val="008937A4"/>
    <w:rsid w:val="00893A76"/>
    <w:rsid w:val="00894010"/>
    <w:rsid w:val="008942B4"/>
    <w:rsid w:val="008946C0"/>
    <w:rsid w:val="00896CBC"/>
    <w:rsid w:val="00897E89"/>
    <w:rsid w:val="008A130E"/>
    <w:rsid w:val="008A2A80"/>
    <w:rsid w:val="008A2BED"/>
    <w:rsid w:val="008A4154"/>
    <w:rsid w:val="008A420C"/>
    <w:rsid w:val="008A4DBF"/>
    <w:rsid w:val="008B24F0"/>
    <w:rsid w:val="008B284C"/>
    <w:rsid w:val="008B2EAA"/>
    <w:rsid w:val="008B3E3D"/>
    <w:rsid w:val="008B621C"/>
    <w:rsid w:val="008B6775"/>
    <w:rsid w:val="008C051E"/>
    <w:rsid w:val="008C0E41"/>
    <w:rsid w:val="008C32A9"/>
    <w:rsid w:val="008C3B0B"/>
    <w:rsid w:val="008C40E6"/>
    <w:rsid w:val="008C4D56"/>
    <w:rsid w:val="008C51DF"/>
    <w:rsid w:val="008C563F"/>
    <w:rsid w:val="008C60CF"/>
    <w:rsid w:val="008D10D8"/>
    <w:rsid w:val="008D12EB"/>
    <w:rsid w:val="008D21D7"/>
    <w:rsid w:val="008D2529"/>
    <w:rsid w:val="008D2FE4"/>
    <w:rsid w:val="008D35E3"/>
    <w:rsid w:val="008D5027"/>
    <w:rsid w:val="008D5DEB"/>
    <w:rsid w:val="008E006E"/>
    <w:rsid w:val="008E0DA0"/>
    <w:rsid w:val="008E1143"/>
    <w:rsid w:val="008E11F0"/>
    <w:rsid w:val="008E17F3"/>
    <w:rsid w:val="008E1A74"/>
    <w:rsid w:val="008E1EA0"/>
    <w:rsid w:val="008E1EC5"/>
    <w:rsid w:val="008E2ADB"/>
    <w:rsid w:val="008E2DE8"/>
    <w:rsid w:val="008E4674"/>
    <w:rsid w:val="008E5CE3"/>
    <w:rsid w:val="008E5F12"/>
    <w:rsid w:val="008E62DB"/>
    <w:rsid w:val="008F0650"/>
    <w:rsid w:val="008F2FBE"/>
    <w:rsid w:val="008F343C"/>
    <w:rsid w:val="008F369C"/>
    <w:rsid w:val="008F589F"/>
    <w:rsid w:val="008F59E4"/>
    <w:rsid w:val="008F63DF"/>
    <w:rsid w:val="008F779A"/>
    <w:rsid w:val="00900351"/>
    <w:rsid w:val="00900A6B"/>
    <w:rsid w:val="00900A94"/>
    <w:rsid w:val="00900E7B"/>
    <w:rsid w:val="00901A08"/>
    <w:rsid w:val="00903220"/>
    <w:rsid w:val="00904082"/>
    <w:rsid w:val="00904ED2"/>
    <w:rsid w:val="009064CA"/>
    <w:rsid w:val="00906D37"/>
    <w:rsid w:val="00910F04"/>
    <w:rsid w:val="00912F76"/>
    <w:rsid w:val="0091371E"/>
    <w:rsid w:val="009143C0"/>
    <w:rsid w:val="00914FFA"/>
    <w:rsid w:val="009163C8"/>
    <w:rsid w:val="00922791"/>
    <w:rsid w:val="0092655B"/>
    <w:rsid w:val="00927ABD"/>
    <w:rsid w:val="00927F69"/>
    <w:rsid w:val="00932E2E"/>
    <w:rsid w:val="00932F95"/>
    <w:rsid w:val="00933485"/>
    <w:rsid w:val="00935289"/>
    <w:rsid w:val="0093657A"/>
    <w:rsid w:val="00937A27"/>
    <w:rsid w:val="00937B98"/>
    <w:rsid w:val="00941DCB"/>
    <w:rsid w:val="00943FD7"/>
    <w:rsid w:val="00943FDD"/>
    <w:rsid w:val="00944C6D"/>
    <w:rsid w:val="009450DC"/>
    <w:rsid w:val="009465B6"/>
    <w:rsid w:val="0094751B"/>
    <w:rsid w:val="00950294"/>
    <w:rsid w:val="00951D2B"/>
    <w:rsid w:val="00953146"/>
    <w:rsid w:val="00955A7D"/>
    <w:rsid w:val="00955CA3"/>
    <w:rsid w:val="00955D6B"/>
    <w:rsid w:val="00956960"/>
    <w:rsid w:val="00956B9A"/>
    <w:rsid w:val="00960984"/>
    <w:rsid w:val="0096106B"/>
    <w:rsid w:val="00962796"/>
    <w:rsid w:val="0096289A"/>
    <w:rsid w:val="00962F85"/>
    <w:rsid w:val="009640EF"/>
    <w:rsid w:val="00964B4E"/>
    <w:rsid w:val="009659C2"/>
    <w:rsid w:val="00970A07"/>
    <w:rsid w:val="00970CBE"/>
    <w:rsid w:val="00970D12"/>
    <w:rsid w:val="0097126C"/>
    <w:rsid w:val="00971B79"/>
    <w:rsid w:val="009740BD"/>
    <w:rsid w:val="00975A1C"/>
    <w:rsid w:val="00980358"/>
    <w:rsid w:val="009812A1"/>
    <w:rsid w:val="009814BF"/>
    <w:rsid w:val="00981A0C"/>
    <w:rsid w:val="00981B6F"/>
    <w:rsid w:val="0098327E"/>
    <w:rsid w:val="009839D3"/>
    <w:rsid w:val="00983E37"/>
    <w:rsid w:val="00987338"/>
    <w:rsid w:val="00991356"/>
    <w:rsid w:val="00991D12"/>
    <w:rsid w:val="009925ED"/>
    <w:rsid w:val="00993C0D"/>
    <w:rsid w:val="009940B9"/>
    <w:rsid w:val="00995607"/>
    <w:rsid w:val="00995AA6"/>
    <w:rsid w:val="00995B86"/>
    <w:rsid w:val="00995DAA"/>
    <w:rsid w:val="00996DBF"/>
    <w:rsid w:val="0099704F"/>
    <w:rsid w:val="009976AF"/>
    <w:rsid w:val="009A1E00"/>
    <w:rsid w:val="009A1FB5"/>
    <w:rsid w:val="009A26BC"/>
    <w:rsid w:val="009A365B"/>
    <w:rsid w:val="009A426B"/>
    <w:rsid w:val="009A5068"/>
    <w:rsid w:val="009A6890"/>
    <w:rsid w:val="009A6C1C"/>
    <w:rsid w:val="009A6D53"/>
    <w:rsid w:val="009B140C"/>
    <w:rsid w:val="009B325C"/>
    <w:rsid w:val="009B5A2D"/>
    <w:rsid w:val="009B6414"/>
    <w:rsid w:val="009B71ED"/>
    <w:rsid w:val="009B72D7"/>
    <w:rsid w:val="009B75D6"/>
    <w:rsid w:val="009C309C"/>
    <w:rsid w:val="009C35A0"/>
    <w:rsid w:val="009C3B3D"/>
    <w:rsid w:val="009C762C"/>
    <w:rsid w:val="009D1CC6"/>
    <w:rsid w:val="009D20EF"/>
    <w:rsid w:val="009D30CE"/>
    <w:rsid w:val="009D34DB"/>
    <w:rsid w:val="009D46DD"/>
    <w:rsid w:val="009D583A"/>
    <w:rsid w:val="009D6E79"/>
    <w:rsid w:val="009D6EF9"/>
    <w:rsid w:val="009D77B7"/>
    <w:rsid w:val="009E23F9"/>
    <w:rsid w:val="009E4140"/>
    <w:rsid w:val="009E4B44"/>
    <w:rsid w:val="009F08F8"/>
    <w:rsid w:val="009F1209"/>
    <w:rsid w:val="009F2E66"/>
    <w:rsid w:val="009F613A"/>
    <w:rsid w:val="009F6ABB"/>
    <w:rsid w:val="009F6E5A"/>
    <w:rsid w:val="009F78E6"/>
    <w:rsid w:val="009F7B8C"/>
    <w:rsid w:val="009F7C44"/>
    <w:rsid w:val="00A029F0"/>
    <w:rsid w:val="00A03B15"/>
    <w:rsid w:val="00A05912"/>
    <w:rsid w:val="00A0764F"/>
    <w:rsid w:val="00A077FE"/>
    <w:rsid w:val="00A07E6C"/>
    <w:rsid w:val="00A1076A"/>
    <w:rsid w:val="00A11A42"/>
    <w:rsid w:val="00A12533"/>
    <w:rsid w:val="00A12C52"/>
    <w:rsid w:val="00A12DED"/>
    <w:rsid w:val="00A13FBC"/>
    <w:rsid w:val="00A15C40"/>
    <w:rsid w:val="00A16B64"/>
    <w:rsid w:val="00A17DBE"/>
    <w:rsid w:val="00A21875"/>
    <w:rsid w:val="00A21FFC"/>
    <w:rsid w:val="00A224B8"/>
    <w:rsid w:val="00A2345F"/>
    <w:rsid w:val="00A244F6"/>
    <w:rsid w:val="00A24773"/>
    <w:rsid w:val="00A25E82"/>
    <w:rsid w:val="00A260DB"/>
    <w:rsid w:val="00A26589"/>
    <w:rsid w:val="00A27C3B"/>
    <w:rsid w:val="00A30173"/>
    <w:rsid w:val="00A3161B"/>
    <w:rsid w:val="00A319E3"/>
    <w:rsid w:val="00A31DDA"/>
    <w:rsid w:val="00A31ED9"/>
    <w:rsid w:val="00A32DA2"/>
    <w:rsid w:val="00A3388A"/>
    <w:rsid w:val="00A35B10"/>
    <w:rsid w:val="00A36884"/>
    <w:rsid w:val="00A378D7"/>
    <w:rsid w:val="00A40136"/>
    <w:rsid w:val="00A40391"/>
    <w:rsid w:val="00A4156B"/>
    <w:rsid w:val="00A41C46"/>
    <w:rsid w:val="00A44D27"/>
    <w:rsid w:val="00A451A6"/>
    <w:rsid w:val="00A45C6F"/>
    <w:rsid w:val="00A45EE0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2426"/>
    <w:rsid w:val="00A640E2"/>
    <w:rsid w:val="00A652F2"/>
    <w:rsid w:val="00A65AA2"/>
    <w:rsid w:val="00A65E5D"/>
    <w:rsid w:val="00A66F89"/>
    <w:rsid w:val="00A67BEE"/>
    <w:rsid w:val="00A67DE5"/>
    <w:rsid w:val="00A70465"/>
    <w:rsid w:val="00A7316A"/>
    <w:rsid w:val="00A743AD"/>
    <w:rsid w:val="00A74D39"/>
    <w:rsid w:val="00A75141"/>
    <w:rsid w:val="00A77E5B"/>
    <w:rsid w:val="00A8027E"/>
    <w:rsid w:val="00A802FB"/>
    <w:rsid w:val="00A806D0"/>
    <w:rsid w:val="00A82CCD"/>
    <w:rsid w:val="00A82F9F"/>
    <w:rsid w:val="00A8434A"/>
    <w:rsid w:val="00A8589C"/>
    <w:rsid w:val="00A8615D"/>
    <w:rsid w:val="00A928AF"/>
    <w:rsid w:val="00A94E5F"/>
    <w:rsid w:val="00A95347"/>
    <w:rsid w:val="00A961CE"/>
    <w:rsid w:val="00A96C3B"/>
    <w:rsid w:val="00A96C7E"/>
    <w:rsid w:val="00A97585"/>
    <w:rsid w:val="00A97623"/>
    <w:rsid w:val="00AA0060"/>
    <w:rsid w:val="00AA2D61"/>
    <w:rsid w:val="00AA4065"/>
    <w:rsid w:val="00AA432E"/>
    <w:rsid w:val="00AA59B7"/>
    <w:rsid w:val="00AA67CF"/>
    <w:rsid w:val="00AA6AE8"/>
    <w:rsid w:val="00AB0D85"/>
    <w:rsid w:val="00AB1EFC"/>
    <w:rsid w:val="00AB22DA"/>
    <w:rsid w:val="00AB36D8"/>
    <w:rsid w:val="00AB4651"/>
    <w:rsid w:val="00AB4A33"/>
    <w:rsid w:val="00AB4AD7"/>
    <w:rsid w:val="00AB5264"/>
    <w:rsid w:val="00AB5B5C"/>
    <w:rsid w:val="00AB61CC"/>
    <w:rsid w:val="00AB629E"/>
    <w:rsid w:val="00AB6936"/>
    <w:rsid w:val="00AB6D62"/>
    <w:rsid w:val="00AB7792"/>
    <w:rsid w:val="00AB7E9C"/>
    <w:rsid w:val="00AC021B"/>
    <w:rsid w:val="00AC0BE5"/>
    <w:rsid w:val="00AC1C60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65B"/>
    <w:rsid w:val="00AD3A46"/>
    <w:rsid w:val="00AD3D3E"/>
    <w:rsid w:val="00AD5CEF"/>
    <w:rsid w:val="00AD5E5E"/>
    <w:rsid w:val="00AD66A8"/>
    <w:rsid w:val="00AE076B"/>
    <w:rsid w:val="00AE0938"/>
    <w:rsid w:val="00AE1635"/>
    <w:rsid w:val="00AE50D1"/>
    <w:rsid w:val="00AE6CAA"/>
    <w:rsid w:val="00AE7592"/>
    <w:rsid w:val="00AF25EB"/>
    <w:rsid w:val="00AF3A78"/>
    <w:rsid w:val="00AF550F"/>
    <w:rsid w:val="00AF703A"/>
    <w:rsid w:val="00AF70CD"/>
    <w:rsid w:val="00AF7E37"/>
    <w:rsid w:val="00B00AC9"/>
    <w:rsid w:val="00B00C30"/>
    <w:rsid w:val="00B01E11"/>
    <w:rsid w:val="00B04854"/>
    <w:rsid w:val="00B05455"/>
    <w:rsid w:val="00B06367"/>
    <w:rsid w:val="00B0713C"/>
    <w:rsid w:val="00B07C42"/>
    <w:rsid w:val="00B11C1B"/>
    <w:rsid w:val="00B11F24"/>
    <w:rsid w:val="00B138DD"/>
    <w:rsid w:val="00B15255"/>
    <w:rsid w:val="00B16AB4"/>
    <w:rsid w:val="00B17708"/>
    <w:rsid w:val="00B204D2"/>
    <w:rsid w:val="00B21AF5"/>
    <w:rsid w:val="00B23AAE"/>
    <w:rsid w:val="00B2769F"/>
    <w:rsid w:val="00B27E13"/>
    <w:rsid w:val="00B3022D"/>
    <w:rsid w:val="00B32224"/>
    <w:rsid w:val="00B324FC"/>
    <w:rsid w:val="00B33769"/>
    <w:rsid w:val="00B35DE4"/>
    <w:rsid w:val="00B35F93"/>
    <w:rsid w:val="00B3642C"/>
    <w:rsid w:val="00B43886"/>
    <w:rsid w:val="00B43CF4"/>
    <w:rsid w:val="00B46832"/>
    <w:rsid w:val="00B47BA1"/>
    <w:rsid w:val="00B47D5C"/>
    <w:rsid w:val="00B47F55"/>
    <w:rsid w:val="00B51923"/>
    <w:rsid w:val="00B53534"/>
    <w:rsid w:val="00B53F9B"/>
    <w:rsid w:val="00B565BA"/>
    <w:rsid w:val="00B5735E"/>
    <w:rsid w:val="00B606EF"/>
    <w:rsid w:val="00B6079C"/>
    <w:rsid w:val="00B60A13"/>
    <w:rsid w:val="00B60CB2"/>
    <w:rsid w:val="00B60EC1"/>
    <w:rsid w:val="00B6151F"/>
    <w:rsid w:val="00B61722"/>
    <w:rsid w:val="00B62CB3"/>
    <w:rsid w:val="00B65DE4"/>
    <w:rsid w:val="00B662EF"/>
    <w:rsid w:val="00B67828"/>
    <w:rsid w:val="00B70F26"/>
    <w:rsid w:val="00B7227F"/>
    <w:rsid w:val="00B727B0"/>
    <w:rsid w:val="00B72FDD"/>
    <w:rsid w:val="00B732A2"/>
    <w:rsid w:val="00B7571C"/>
    <w:rsid w:val="00B75A87"/>
    <w:rsid w:val="00B760B9"/>
    <w:rsid w:val="00B76871"/>
    <w:rsid w:val="00B81323"/>
    <w:rsid w:val="00B820F0"/>
    <w:rsid w:val="00B82FF8"/>
    <w:rsid w:val="00B83CFD"/>
    <w:rsid w:val="00B875CB"/>
    <w:rsid w:val="00B90669"/>
    <w:rsid w:val="00B90B67"/>
    <w:rsid w:val="00B91065"/>
    <w:rsid w:val="00B91DE5"/>
    <w:rsid w:val="00B92D40"/>
    <w:rsid w:val="00B93E47"/>
    <w:rsid w:val="00B95778"/>
    <w:rsid w:val="00B95DBC"/>
    <w:rsid w:val="00BA170C"/>
    <w:rsid w:val="00BA236C"/>
    <w:rsid w:val="00BA4374"/>
    <w:rsid w:val="00BA552C"/>
    <w:rsid w:val="00BA7870"/>
    <w:rsid w:val="00BA7A69"/>
    <w:rsid w:val="00BB0993"/>
    <w:rsid w:val="00BB1F8E"/>
    <w:rsid w:val="00BB2D68"/>
    <w:rsid w:val="00BB4C00"/>
    <w:rsid w:val="00BB5435"/>
    <w:rsid w:val="00BB6577"/>
    <w:rsid w:val="00BB6AC2"/>
    <w:rsid w:val="00BB7BA0"/>
    <w:rsid w:val="00BC03F1"/>
    <w:rsid w:val="00BC3586"/>
    <w:rsid w:val="00BC727B"/>
    <w:rsid w:val="00BC77AC"/>
    <w:rsid w:val="00BC7F63"/>
    <w:rsid w:val="00BD2AA7"/>
    <w:rsid w:val="00BD5572"/>
    <w:rsid w:val="00BD55D8"/>
    <w:rsid w:val="00BE0801"/>
    <w:rsid w:val="00BE090A"/>
    <w:rsid w:val="00BE19BD"/>
    <w:rsid w:val="00BE24DE"/>
    <w:rsid w:val="00BE4478"/>
    <w:rsid w:val="00BE7F43"/>
    <w:rsid w:val="00BF0D38"/>
    <w:rsid w:val="00BF17AA"/>
    <w:rsid w:val="00BF1BA0"/>
    <w:rsid w:val="00BF3152"/>
    <w:rsid w:val="00BF41DB"/>
    <w:rsid w:val="00BF68FB"/>
    <w:rsid w:val="00BF6E52"/>
    <w:rsid w:val="00BF70B9"/>
    <w:rsid w:val="00C017EE"/>
    <w:rsid w:val="00C01E27"/>
    <w:rsid w:val="00C01F2C"/>
    <w:rsid w:val="00C037D9"/>
    <w:rsid w:val="00C03FA6"/>
    <w:rsid w:val="00C04B0F"/>
    <w:rsid w:val="00C04CFD"/>
    <w:rsid w:val="00C070BC"/>
    <w:rsid w:val="00C07955"/>
    <w:rsid w:val="00C10DA0"/>
    <w:rsid w:val="00C12CB5"/>
    <w:rsid w:val="00C16871"/>
    <w:rsid w:val="00C202E9"/>
    <w:rsid w:val="00C20375"/>
    <w:rsid w:val="00C21B53"/>
    <w:rsid w:val="00C2230F"/>
    <w:rsid w:val="00C22A00"/>
    <w:rsid w:val="00C23167"/>
    <w:rsid w:val="00C23935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399"/>
    <w:rsid w:val="00C33B4C"/>
    <w:rsid w:val="00C34915"/>
    <w:rsid w:val="00C34C9A"/>
    <w:rsid w:val="00C357FD"/>
    <w:rsid w:val="00C35DD7"/>
    <w:rsid w:val="00C362C8"/>
    <w:rsid w:val="00C363B7"/>
    <w:rsid w:val="00C37339"/>
    <w:rsid w:val="00C37DF4"/>
    <w:rsid w:val="00C40B74"/>
    <w:rsid w:val="00C43FC9"/>
    <w:rsid w:val="00C46BDC"/>
    <w:rsid w:val="00C4771F"/>
    <w:rsid w:val="00C47D48"/>
    <w:rsid w:val="00C51AEF"/>
    <w:rsid w:val="00C51F44"/>
    <w:rsid w:val="00C52591"/>
    <w:rsid w:val="00C52BA0"/>
    <w:rsid w:val="00C52FB1"/>
    <w:rsid w:val="00C53C07"/>
    <w:rsid w:val="00C5435A"/>
    <w:rsid w:val="00C54CC4"/>
    <w:rsid w:val="00C5513B"/>
    <w:rsid w:val="00C55198"/>
    <w:rsid w:val="00C553D8"/>
    <w:rsid w:val="00C578B0"/>
    <w:rsid w:val="00C60315"/>
    <w:rsid w:val="00C619D7"/>
    <w:rsid w:val="00C623FD"/>
    <w:rsid w:val="00C62732"/>
    <w:rsid w:val="00C62759"/>
    <w:rsid w:val="00C63352"/>
    <w:rsid w:val="00C634E5"/>
    <w:rsid w:val="00C63BC7"/>
    <w:rsid w:val="00C64082"/>
    <w:rsid w:val="00C640D8"/>
    <w:rsid w:val="00C64F2E"/>
    <w:rsid w:val="00C675C2"/>
    <w:rsid w:val="00C71108"/>
    <w:rsid w:val="00C73D33"/>
    <w:rsid w:val="00C742C3"/>
    <w:rsid w:val="00C75CCD"/>
    <w:rsid w:val="00C768ED"/>
    <w:rsid w:val="00C7739B"/>
    <w:rsid w:val="00C77623"/>
    <w:rsid w:val="00C81A68"/>
    <w:rsid w:val="00C82859"/>
    <w:rsid w:val="00C8290F"/>
    <w:rsid w:val="00C85B54"/>
    <w:rsid w:val="00C85C69"/>
    <w:rsid w:val="00C86415"/>
    <w:rsid w:val="00C87ED2"/>
    <w:rsid w:val="00C9472C"/>
    <w:rsid w:val="00C94EAB"/>
    <w:rsid w:val="00C95B26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B00AF"/>
    <w:rsid w:val="00CB0A5F"/>
    <w:rsid w:val="00CB0C59"/>
    <w:rsid w:val="00CB0F6F"/>
    <w:rsid w:val="00CB19B4"/>
    <w:rsid w:val="00CB2841"/>
    <w:rsid w:val="00CB3362"/>
    <w:rsid w:val="00CB38E1"/>
    <w:rsid w:val="00CB39A5"/>
    <w:rsid w:val="00CB5415"/>
    <w:rsid w:val="00CB5424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C6F73"/>
    <w:rsid w:val="00CD0B43"/>
    <w:rsid w:val="00CD15E7"/>
    <w:rsid w:val="00CD2CC7"/>
    <w:rsid w:val="00CD3B08"/>
    <w:rsid w:val="00CD3FA3"/>
    <w:rsid w:val="00CD4102"/>
    <w:rsid w:val="00CD482A"/>
    <w:rsid w:val="00CD71E7"/>
    <w:rsid w:val="00CD7443"/>
    <w:rsid w:val="00CE1103"/>
    <w:rsid w:val="00CE21DF"/>
    <w:rsid w:val="00CE2265"/>
    <w:rsid w:val="00CE2746"/>
    <w:rsid w:val="00CE2927"/>
    <w:rsid w:val="00CE316D"/>
    <w:rsid w:val="00CE422A"/>
    <w:rsid w:val="00CE5FD0"/>
    <w:rsid w:val="00CE600A"/>
    <w:rsid w:val="00CE690F"/>
    <w:rsid w:val="00CE72C7"/>
    <w:rsid w:val="00CE7F50"/>
    <w:rsid w:val="00CF0214"/>
    <w:rsid w:val="00CF105F"/>
    <w:rsid w:val="00CF177E"/>
    <w:rsid w:val="00CF33B4"/>
    <w:rsid w:val="00CF4E81"/>
    <w:rsid w:val="00CF61D4"/>
    <w:rsid w:val="00CF6273"/>
    <w:rsid w:val="00CF6397"/>
    <w:rsid w:val="00CF7251"/>
    <w:rsid w:val="00CF7D13"/>
    <w:rsid w:val="00D00F9C"/>
    <w:rsid w:val="00D014E1"/>
    <w:rsid w:val="00D018A8"/>
    <w:rsid w:val="00D025E1"/>
    <w:rsid w:val="00D026E1"/>
    <w:rsid w:val="00D02AA2"/>
    <w:rsid w:val="00D0319E"/>
    <w:rsid w:val="00D04903"/>
    <w:rsid w:val="00D0495F"/>
    <w:rsid w:val="00D05D01"/>
    <w:rsid w:val="00D06506"/>
    <w:rsid w:val="00D07263"/>
    <w:rsid w:val="00D077DF"/>
    <w:rsid w:val="00D07897"/>
    <w:rsid w:val="00D103FF"/>
    <w:rsid w:val="00D10E71"/>
    <w:rsid w:val="00D1278E"/>
    <w:rsid w:val="00D12E0C"/>
    <w:rsid w:val="00D1420C"/>
    <w:rsid w:val="00D15908"/>
    <w:rsid w:val="00D16064"/>
    <w:rsid w:val="00D163E3"/>
    <w:rsid w:val="00D17E08"/>
    <w:rsid w:val="00D202CC"/>
    <w:rsid w:val="00D23A09"/>
    <w:rsid w:val="00D25A47"/>
    <w:rsid w:val="00D310DC"/>
    <w:rsid w:val="00D31C48"/>
    <w:rsid w:val="00D321C9"/>
    <w:rsid w:val="00D3300D"/>
    <w:rsid w:val="00D344E4"/>
    <w:rsid w:val="00D34601"/>
    <w:rsid w:val="00D35A18"/>
    <w:rsid w:val="00D36D1E"/>
    <w:rsid w:val="00D432E9"/>
    <w:rsid w:val="00D44A2E"/>
    <w:rsid w:val="00D45811"/>
    <w:rsid w:val="00D46787"/>
    <w:rsid w:val="00D46873"/>
    <w:rsid w:val="00D469CF"/>
    <w:rsid w:val="00D477BD"/>
    <w:rsid w:val="00D52745"/>
    <w:rsid w:val="00D53452"/>
    <w:rsid w:val="00D5638B"/>
    <w:rsid w:val="00D60844"/>
    <w:rsid w:val="00D615EB"/>
    <w:rsid w:val="00D61858"/>
    <w:rsid w:val="00D62C30"/>
    <w:rsid w:val="00D648DF"/>
    <w:rsid w:val="00D64B39"/>
    <w:rsid w:val="00D65064"/>
    <w:rsid w:val="00D659B6"/>
    <w:rsid w:val="00D66347"/>
    <w:rsid w:val="00D668A1"/>
    <w:rsid w:val="00D66C12"/>
    <w:rsid w:val="00D67163"/>
    <w:rsid w:val="00D67712"/>
    <w:rsid w:val="00D702E2"/>
    <w:rsid w:val="00D704AE"/>
    <w:rsid w:val="00D71EFF"/>
    <w:rsid w:val="00D72413"/>
    <w:rsid w:val="00D727C7"/>
    <w:rsid w:val="00D72BA9"/>
    <w:rsid w:val="00D73AD9"/>
    <w:rsid w:val="00D7431A"/>
    <w:rsid w:val="00D75D17"/>
    <w:rsid w:val="00D76E74"/>
    <w:rsid w:val="00D77AB4"/>
    <w:rsid w:val="00D828AE"/>
    <w:rsid w:val="00D84186"/>
    <w:rsid w:val="00D84482"/>
    <w:rsid w:val="00D84570"/>
    <w:rsid w:val="00D84941"/>
    <w:rsid w:val="00D86B4B"/>
    <w:rsid w:val="00D921D5"/>
    <w:rsid w:val="00D94A87"/>
    <w:rsid w:val="00DA0933"/>
    <w:rsid w:val="00DA1366"/>
    <w:rsid w:val="00DA1542"/>
    <w:rsid w:val="00DA2899"/>
    <w:rsid w:val="00DA4E36"/>
    <w:rsid w:val="00DA55E7"/>
    <w:rsid w:val="00DA5EE9"/>
    <w:rsid w:val="00DA7AEF"/>
    <w:rsid w:val="00DB017F"/>
    <w:rsid w:val="00DB01C7"/>
    <w:rsid w:val="00DB04C7"/>
    <w:rsid w:val="00DB2060"/>
    <w:rsid w:val="00DB2118"/>
    <w:rsid w:val="00DB309A"/>
    <w:rsid w:val="00DB3238"/>
    <w:rsid w:val="00DB61F9"/>
    <w:rsid w:val="00DC0188"/>
    <w:rsid w:val="00DC2227"/>
    <w:rsid w:val="00DC31A7"/>
    <w:rsid w:val="00DC3698"/>
    <w:rsid w:val="00DC46D6"/>
    <w:rsid w:val="00DC54A4"/>
    <w:rsid w:val="00DD005F"/>
    <w:rsid w:val="00DD2421"/>
    <w:rsid w:val="00DD454C"/>
    <w:rsid w:val="00DD454F"/>
    <w:rsid w:val="00DD4606"/>
    <w:rsid w:val="00DD60A5"/>
    <w:rsid w:val="00DD6ED1"/>
    <w:rsid w:val="00DD755E"/>
    <w:rsid w:val="00DE08BF"/>
    <w:rsid w:val="00DE0A5D"/>
    <w:rsid w:val="00DE154A"/>
    <w:rsid w:val="00DE18DE"/>
    <w:rsid w:val="00DE196D"/>
    <w:rsid w:val="00DE21D4"/>
    <w:rsid w:val="00DE2F1C"/>
    <w:rsid w:val="00DE38A0"/>
    <w:rsid w:val="00DE3934"/>
    <w:rsid w:val="00DE3D1F"/>
    <w:rsid w:val="00DE4BE7"/>
    <w:rsid w:val="00DE724D"/>
    <w:rsid w:val="00DE7253"/>
    <w:rsid w:val="00DE75D5"/>
    <w:rsid w:val="00DE7FBB"/>
    <w:rsid w:val="00DF0190"/>
    <w:rsid w:val="00DF02CC"/>
    <w:rsid w:val="00DF09D7"/>
    <w:rsid w:val="00DF0FD1"/>
    <w:rsid w:val="00DF1903"/>
    <w:rsid w:val="00DF2591"/>
    <w:rsid w:val="00DF31AE"/>
    <w:rsid w:val="00DF62CC"/>
    <w:rsid w:val="00DF6FBD"/>
    <w:rsid w:val="00DF7500"/>
    <w:rsid w:val="00DF7CCE"/>
    <w:rsid w:val="00E00763"/>
    <w:rsid w:val="00E00981"/>
    <w:rsid w:val="00E00D75"/>
    <w:rsid w:val="00E01D16"/>
    <w:rsid w:val="00E02895"/>
    <w:rsid w:val="00E02A85"/>
    <w:rsid w:val="00E02C82"/>
    <w:rsid w:val="00E04DF0"/>
    <w:rsid w:val="00E04F68"/>
    <w:rsid w:val="00E0509B"/>
    <w:rsid w:val="00E056F0"/>
    <w:rsid w:val="00E06699"/>
    <w:rsid w:val="00E072F4"/>
    <w:rsid w:val="00E07A5C"/>
    <w:rsid w:val="00E114BC"/>
    <w:rsid w:val="00E117FE"/>
    <w:rsid w:val="00E1415C"/>
    <w:rsid w:val="00E16DA2"/>
    <w:rsid w:val="00E1723C"/>
    <w:rsid w:val="00E17790"/>
    <w:rsid w:val="00E20CC0"/>
    <w:rsid w:val="00E2188D"/>
    <w:rsid w:val="00E23C2A"/>
    <w:rsid w:val="00E25F4E"/>
    <w:rsid w:val="00E30611"/>
    <w:rsid w:val="00E30ADD"/>
    <w:rsid w:val="00E33C33"/>
    <w:rsid w:val="00E34DB1"/>
    <w:rsid w:val="00E36CF6"/>
    <w:rsid w:val="00E40505"/>
    <w:rsid w:val="00E4429E"/>
    <w:rsid w:val="00E45468"/>
    <w:rsid w:val="00E45539"/>
    <w:rsid w:val="00E467E2"/>
    <w:rsid w:val="00E50FDE"/>
    <w:rsid w:val="00E5140A"/>
    <w:rsid w:val="00E51BFE"/>
    <w:rsid w:val="00E54E54"/>
    <w:rsid w:val="00E5549A"/>
    <w:rsid w:val="00E558EE"/>
    <w:rsid w:val="00E566E2"/>
    <w:rsid w:val="00E57202"/>
    <w:rsid w:val="00E57380"/>
    <w:rsid w:val="00E578D6"/>
    <w:rsid w:val="00E60758"/>
    <w:rsid w:val="00E62013"/>
    <w:rsid w:val="00E62314"/>
    <w:rsid w:val="00E64213"/>
    <w:rsid w:val="00E64D6B"/>
    <w:rsid w:val="00E64F59"/>
    <w:rsid w:val="00E66ACD"/>
    <w:rsid w:val="00E67660"/>
    <w:rsid w:val="00E70DE4"/>
    <w:rsid w:val="00E71C97"/>
    <w:rsid w:val="00E73060"/>
    <w:rsid w:val="00E7346A"/>
    <w:rsid w:val="00E75386"/>
    <w:rsid w:val="00E80BF9"/>
    <w:rsid w:val="00E81271"/>
    <w:rsid w:val="00E81917"/>
    <w:rsid w:val="00E81AB8"/>
    <w:rsid w:val="00E82F40"/>
    <w:rsid w:val="00E83D45"/>
    <w:rsid w:val="00E8465C"/>
    <w:rsid w:val="00E847C6"/>
    <w:rsid w:val="00E84FE5"/>
    <w:rsid w:val="00E859B8"/>
    <w:rsid w:val="00E90701"/>
    <w:rsid w:val="00E92285"/>
    <w:rsid w:val="00E92EA0"/>
    <w:rsid w:val="00E94CD6"/>
    <w:rsid w:val="00E95378"/>
    <w:rsid w:val="00E97525"/>
    <w:rsid w:val="00E97EE5"/>
    <w:rsid w:val="00EA0340"/>
    <w:rsid w:val="00EA218D"/>
    <w:rsid w:val="00EA2225"/>
    <w:rsid w:val="00EA384D"/>
    <w:rsid w:val="00EA3ED4"/>
    <w:rsid w:val="00EA3F05"/>
    <w:rsid w:val="00EA644F"/>
    <w:rsid w:val="00EA70FC"/>
    <w:rsid w:val="00EB088A"/>
    <w:rsid w:val="00EB20D0"/>
    <w:rsid w:val="00EB2462"/>
    <w:rsid w:val="00EB2FAC"/>
    <w:rsid w:val="00EB3167"/>
    <w:rsid w:val="00EB4CE6"/>
    <w:rsid w:val="00EB7E38"/>
    <w:rsid w:val="00EC015E"/>
    <w:rsid w:val="00EC0F66"/>
    <w:rsid w:val="00EC3216"/>
    <w:rsid w:val="00EC4571"/>
    <w:rsid w:val="00EC578D"/>
    <w:rsid w:val="00EC58DD"/>
    <w:rsid w:val="00EC5E00"/>
    <w:rsid w:val="00EC68D3"/>
    <w:rsid w:val="00EC698C"/>
    <w:rsid w:val="00EC76FB"/>
    <w:rsid w:val="00ED0895"/>
    <w:rsid w:val="00ED1656"/>
    <w:rsid w:val="00ED28DA"/>
    <w:rsid w:val="00ED3BFA"/>
    <w:rsid w:val="00ED4559"/>
    <w:rsid w:val="00ED5404"/>
    <w:rsid w:val="00ED5AFD"/>
    <w:rsid w:val="00ED6586"/>
    <w:rsid w:val="00ED7E93"/>
    <w:rsid w:val="00EE1DE1"/>
    <w:rsid w:val="00EE2299"/>
    <w:rsid w:val="00EE255D"/>
    <w:rsid w:val="00EE2C8D"/>
    <w:rsid w:val="00EE42F0"/>
    <w:rsid w:val="00EE4587"/>
    <w:rsid w:val="00EE520E"/>
    <w:rsid w:val="00EE5C17"/>
    <w:rsid w:val="00EE7E26"/>
    <w:rsid w:val="00EF4464"/>
    <w:rsid w:val="00EF4504"/>
    <w:rsid w:val="00EF4839"/>
    <w:rsid w:val="00EF6737"/>
    <w:rsid w:val="00EF6C54"/>
    <w:rsid w:val="00EF6C7D"/>
    <w:rsid w:val="00EF6EF2"/>
    <w:rsid w:val="00F00A69"/>
    <w:rsid w:val="00F00BE7"/>
    <w:rsid w:val="00F01D16"/>
    <w:rsid w:val="00F01FE6"/>
    <w:rsid w:val="00F04F73"/>
    <w:rsid w:val="00F0509B"/>
    <w:rsid w:val="00F05766"/>
    <w:rsid w:val="00F05AE4"/>
    <w:rsid w:val="00F07F1E"/>
    <w:rsid w:val="00F10B27"/>
    <w:rsid w:val="00F14896"/>
    <w:rsid w:val="00F14E65"/>
    <w:rsid w:val="00F156E1"/>
    <w:rsid w:val="00F160FA"/>
    <w:rsid w:val="00F161A5"/>
    <w:rsid w:val="00F16850"/>
    <w:rsid w:val="00F16F41"/>
    <w:rsid w:val="00F17FE5"/>
    <w:rsid w:val="00F210F7"/>
    <w:rsid w:val="00F2117D"/>
    <w:rsid w:val="00F2201F"/>
    <w:rsid w:val="00F23E31"/>
    <w:rsid w:val="00F254E1"/>
    <w:rsid w:val="00F266DD"/>
    <w:rsid w:val="00F26BF7"/>
    <w:rsid w:val="00F31645"/>
    <w:rsid w:val="00F31D34"/>
    <w:rsid w:val="00F3273C"/>
    <w:rsid w:val="00F32A36"/>
    <w:rsid w:val="00F34A5D"/>
    <w:rsid w:val="00F35CFD"/>
    <w:rsid w:val="00F36799"/>
    <w:rsid w:val="00F376BD"/>
    <w:rsid w:val="00F403B0"/>
    <w:rsid w:val="00F41EC7"/>
    <w:rsid w:val="00F424B7"/>
    <w:rsid w:val="00F42B72"/>
    <w:rsid w:val="00F42EF3"/>
    <w:rsid w:val="00F44CE8"/>
    <w:rsid w:val="00F44F50"/>
    <w:rsid w:val="00F452F8"/>
    <w:rsid w:val="00F46328"/>
    <w:rsid w:val="00F46F39"/>
    <w:rsid w:val="00F47D6D"/>
    <w:rsid w:val="00F502E2"/>
    <w:rsid w:val="00F50C76"/>
    <w:rsid w:val="00F5156A"/>
    <w:rsid w:val="00F53682"/>
    <w:rsid w:val="00F54267"/>
    <w:rsid w:val="00F5479B"/>
    <w:rsid w:val="00F55907"/>
    <w:rsid w:val="00F60FE7"/>
    <w:rsid w:val="00F61B00"/>
    <w:rsid w:val="00F61B53"/>
    <w:rsid w:val="00F62FA9"/>
    <w:rsid w:val="00F633B4"/>
    <w:rsid w:val="00F6426C"/>
    <w:rsid w:val="00F64B87"/>
    <w:rsid w:val="00F664AE"/>
    <w:rsid w:val="00F66A6B"/>
    <w:rsid w:val="00F66BCF"/>
    <w:rsid w:val="00F67AC7"/>
    <w:rsid w:val="00F67F68"/>
    <w:rsid w:val="00F70CA7"/>
    <w:rsid w:val="00F71589"/>
    <w:rsid w:val="00F724BB"/>
    <w:rsid w:val="00F72D73"/>
    <w:rsid w:val="00F73554"/>
    <w:rsid w:val="00F74DB3"/>
    <w:rsid w:val="00F75061"/>
    <w:rsid w:val="00F7530A"/>
    <w:rsid w:val="00F75325"/>
    <w:rsid w:val="00F756E4"/>
    <w:rsid w:val="00F7619D"/>
    <w:rsid w:val="00F76C78"/>
    <w:rsid w:val="00F82417"/>
    <w:rsid w:val="00F83775"/>
    <w:rsid w:val="00F84149"/>
    <w:rsid w:val="00F852DD"/>
    <w:rsid w:val="00F85421"/>
    <w:rsid w:val="00F87652"/>
    <w:rsid w:val="00F8790C"/>
    <w:rsid w:val="00F87DCC"/>
    <w:rsid w:val="00F92387"/>
    <w:rsid w:val="00F930DD"/>
    <w:rsid w:val="00F96233"/>
    <w:rsid w:val="00F9666F"/>
    <w:rsid w:val="00FA194B"/>
    <w:rsid w:val="00FA1B7F"/>
    <w:rsid w:val="00FA2456"/>
    <w:rsid w:val="00FA274E"/>
    <w:rsid w:val="00FA285C"/>
    <w:rsid w:val="00FA3C20"/>
    <w:rsid w:val="00FA4312"/>
    <w:rsid w:val="00FA4940"/>
    <w:rsid w:val="00FA4C3A"/>
    <w:rsid w:val="00FA4CBF"/>
    <w:rsid w:val="00FA6672"/>
    <w:rsid w:val="00FB08F1"/>
    <w:rsid w:val="00FB1B79"/>
    <w:rsid w:val="00FB3ABB"/>
    <w:rsid w:val="00FB3F4E"/>
    <w:rsid w:val="00FB61FE"/>
    <w:rsid w:val="00FB645A"/>
    <w:rsid w:val="00FB668A"/>
    <w:rsid w:val="00FB6FCA"/>
    <w:rsid w:val="00FC0029"/>
    <w:rsid w:val="00FC0336"/>
    <w:rsid w:val="00FC0840"/>
    <w:rsid w:val="00FC255F"/>
    <w:rsid w:val="00FC366A"/>
    <w:rsid w:val="00FC53C2"/>
    <w:rsid w:val="00FC54FE"/>
    <w:rsid w:val="00FD00BB"/>
    <w:rsid w:val="00FD1F53"/>
    <w:rsid w:val="00FD309B"/>
    <w:rsid w:val="00FD398E"/>
    <w:rsid w:val="00FD3DAB"/>
    <w:rsid w:val="00FD4903"/>
    <w:rsid w:val="00FD4F0A"/>
    <w:rsid w:val="00FD57F9"/>
    <w:rsid w:val="00FD5D44"/>
    <w:rsid w:val="00FD641B"/>
    <w:rsid w:val="00FD67D3"/>
    <w:rsid w:val="00FD6EB7"/>
    <w:rsid w:val="00FD7BF7"/>
    <w:rsid w:val="00FD7DEC"/>
    <w:rsid w:val="00FE082F"/>
    <w:rsid w:val="00FE08E5"/>
    <w:rsid w:val="00FE224B"/>
    <w:rsid w:val="00FE229C"/>
    <w:rsid w:val="00FE234E"/>
    <w:rsid w:val="00FE49F9"/>
    <w:rsid w:val="00FE6A91"/>
    <w:rsid w:val="00FE79A1"/>
    <w:rsid w:val="00FE7AC4"/>
    <w:rsid w:val="00FF14A4"/>
    <w:rsid w:val="00FF30F3"/>
    <w:rsid w:val="00FF4570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98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">
    <w:name w:val="Обычный РАБОТЫ"/>
    <w:basedOn w:val="Normal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Normal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53F28"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FA3C2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A3C20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6F0630"/>
    <w:rPr>
      <w:rFonts w:cs="Times New Roman"/>
      <w:color w:val="000080"/>
      <w:u w:val="single"/>
    </w:rPr>
  </w:style>
  <w:style w:type="paragraph" w:styleId="BodyText">
    <w:name w:val="Body Text"/>
    <w:basedOn w:val="Normal"/>
    <w:link w:val="BodyTextChar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szCs w:val="20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sz w:val="20"/>
      <w:szCs w:val="20"/>
      <w:lang w:eastAsia="zh-CN"/>
    </w:rPr>
  </w:style>
  <w:style w:type="paragraph" w:styleId="NormalWeb">
    <w:name w:val="Normal (Web)"/>
    <w:basedOn w:val="Normal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80804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8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AE0069F47403A781D6BA929C082FFEF2CA585629D756B631EB83FB19AC44EF9EAEC7E2D893F81D1AAB68297675CBA3463DFC77FF0EF66DF1FBD98BJ7nF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3201</TotalTime>
  <Pages>3</Pages>
  <Words>817</Words>
  <Characters>4660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User</cp:lastModifiedBy>
  <cp:revision>1011</cp:revision>
  <cp:lastPrinted>2025-04-11T09:20:00Z</cp:lastPrinted>
  <dcterms:created xsi:type="dcterms:W3CDTF">2020-08-05T08:43:00Z</dcterms:created>
  <dcterms:modified xsi:type="dcterms:W3CDTF">2025-04-11T09:21:00Z</dcterms:modified>
</cp:coreProperties>
</file>